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17C0D0" w14:textId="5CEF1D29" w:rsidR="005F36F8" w:rsidRDefault="00425722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GoBack"/>
      <w:bookmarkEnd w:id="0"/>
      <w:r>
        <w:rPr>
          <w:b/>
          <w:sz w:val="24"/>
        </w:rPr>
        <w:t>3GPP TSG RAN WG5 Meeting #9</w:t>
      </w:r>
      <w:r w:rsidR="00000074">
        <w:rPr>
          <w:b/>
          <w:sz w:val="24"/>
          <w:lang w:eastAsia="zh-CN"/>
        </w:rPr>
        <w:t>3</w:t>
      </w:r>
      <w:r>
        <w:rPr>
          <w:b/>
          <w:sz w:val="24"/>
        </w:rPr>
        <w:t>-e</w:t>
      </w:r>
      <w:r>
        <w:rPr>
          <w:b/>
          <w:sz w:val="24"/>
        </w:rPr>
        <w:tab/>
        <w:t>R5-</w:t>
      </w:r>
      <w:r w:rsidR="001C0C81">
        <w:rPr>
          <w:b/>
          <w:sz w:val="24"/>
          <w:lang w:eastAsia="zh-CN"/>
        </w:rPr>
        <w:t>21</w:t>
      </w:r>
      <w:r w:rsidR="00445DDE">
        <w:rPr>
          <w:b/>
          <w:sz w:val="24"/>
          <w:lang w:eastAsia="zh-CN"/>
        </w:rPr>
        <w:t>7761</w:t>
      </w:r>
    </w:p>
    <w:p w14:paraId="714CD80E" w14:textId="77777777" w:rsidR="005F36F8" w:rsidRDefault="00425722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Electronic Meeting, </w:t>
      </w:r>
      <w:r w:rsidR="00000074">
        <w:rPr>
          <w:b/>
          <w:sz w:val="24"/>
          <w:lang w:eastAsia="zh-CN"/>
        </w:rPr>
        <w:t>November</w:t>
      </w:r>
      <w:r>
        <w:rPr>
          <w:b/>
          <w:sz w:val="24"/>
        </w:rPr>
        <w:t xml:space="preserve"> </w:t>
      </w:r>
      <w:r w:rsidR="00000074">
        <w:rPr>
          <w:b/>
          <w:sz w:val="24"/>
        </w:rPr>
        <w:t>08</w:t>
      </w:r>
      <w:r>
        <w:rPr>
          <w:b/>
          <w:sz w:val="24"/>
        </w:rPr>
        <w:t xml:space="preserve"> – </w:t>
      </w:r>
      <w:r w:rsidR="00000074">
        <w:rPr>
          <w:b/>
          <w:sz w:val="24"/>
          <w:lang w:eastAsia="zh-CN"/>
        </w:rPr>
        <w:t>19</w:t>
      </w:r>
      <w:r>
        <w:rPr>
          <w:b/>
          <w:sz w:val="24"/>
        </w:rPr>
        <w:t>, 2021</w:t>
      </w:r>
      <w:r>
        <w:rPr>
          <w:b/>
          <w:sz w:val="24"/>
        </w:rPr>
        <w:tab/>
      </w:r>
    </w:p>
    <w:p w14:paraId="2C0991E4" w14:textId="77777777" w:rsidR="005F36F8" w:rsidRDefault="005F36F8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62E9499" w14:textId="77777777" w:rsidR="005F36F8" w:rsidRDefault="00425722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#9</w:t>
      </w:r>
      <w:r w:rsidR="00000074">
        <w:rPr>
          <w:b/>
          <w:sz w:val="24"/>
          <w:lang w:eastAsia="zh-CN"/>
        </w:rPr>
        <w:t>4</w:t>
      </w:r>
      <w:r>
        <w:rPr>
          <w:b/>
          <w:sz w:val="24"/>
        </w:rPr>
        <w:t>-e</w:t>
      </w:r>
      <w:r>
        <w:rPr>
          <w:b/>
          <w:sz w:val="24"/>
        </w:rPr>
        <w:tab/>
        <w:t>RP-21xxxx</w:t>
      </w:r>
    </w:p>
    <w:p w14:paraId="440770F9" w14:textId="77777777" w:rsidR="005F36F8" w:rsidRDefault="00425722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Electronic Meeting, </w:t>
      </w:r>
      <w:r w:rsidR="00000074">
        <w:rPr>
          <w:b/>
          <w:sz w:val="24"/>
          <w:lang w:eastAsia="zh-CN"/>
        </w:rPr>
        <w:t xml:space="preserve">December </w:t>
      </w:r>
      <w:r w:rsidR="00000074">
        <w:rPr>
          <w:b/>
          <w:sz w:val="24"/>
        </w:rPr>
        <w:t>06</w:t>
      </w:r>
      <w:r>
        <w:rPr>
          <w:b/>
          <w:sz w:val="24"/>
        </w:rPr>
        <w:t xml:space="preserve"> - 1</w:t>
      </w:r>
      <w:r>
        <w:rPr>
          <w:rFonts w:hint="eastAsia"/>
          <w:b/>
          <w:sz w:val="24"/>
          <w:lang w:eastAsia="zh-CN"/>
        </w:rPr>
        <w:t>7</w:t>
      </w:r>
      <w:r>
        <w:rPr>
          <w:b/>
          <w:sz w:val="24"/>
        </w:rPr>
        <w:t>, 2021</w:t>
      </w:r>
      <w:r>
        <w:rPr>
          <w:b/>
          <w:sz w:val="24"/>
        </w:rPr>
        <w:tab/>
      </w:r>
    </w:p>
    <w:p w14:paraId="6C85CD8E" w14:textId="77777777" w:rsidR="005F36F8" w:rsidRDefault="005F36F8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642BBD44" w14:textId="77777777" w:rsidR="005F36F8" w:rsidRPr="007B6163" w:rsidRDefault="0042572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="00000074">
        <w:rPr>
          <w:rFonts w:ascii="Arial" w:eastAsiaTheme="minorEastAsia" w:hAnsi="Arial"/>
          <w:b/>
          <w:lang w:val="en-US"/>
        </w:rPr>
        <w:t>Huawei, HiSilicon</w:t>
      </w:r>
    </w:p>
    <w:p w14:paraId="7D08BD21" w14:textId="4FC8B653" w:rsidR="005F36F8" w:rsidRDefault="009572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WID on UE Conformance Test Aspects for </w:t>
      </w:r>
      <w:r w:rsidR="00076881" w:rsidRPr="00CA3416">
        <w:rPr>
          <w:rFonts w:ascii="Arial" w:eastAsia="Batang" w:hAnsi="Arial" w:cs="Arial"/>
          <w:b/>
        </w:rPr>
        <w:t>Common RF requirement configured output power for</w:t>
      </w:r>
      <w:r w:rsidR="00076881" w:rsidRPr="007B6163">
        <w:rPr>
          <w:rFonts w:ascii="Arial" w:eastAsia="Batang" w:hAnsi="Arial" w:cs="Arial"/>
          <w:b/>
        </w:rPr>
        <w:t xml:space="preserve"> </w:t>
      </w:r>
      <w:r w:rsidR="007B6163" w:rsidRPr="007B6163">
        <w:rPr>
          <w:rFonts w:ascii="Arial" w:eastAsia="Batang" w:hAnsi="Arial" w:cs="Arial"/>
          <w:b/>
        </w:rPr>
        <w:t>EN-DC with 3 uplink CC and 2 different bands (2CC LTE, 1CC NR FR1)</w:t>
      </w:r>
    </w:p>
    <w:p w14:paraId="534C9C9D" w14:textId="0AA7427A" w:rsidR="005F36F8" w:rsidRDefault="0042572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</w:r>
      <w:r w:rsidR="00607A44" w:rsidRPr="00607A44">
        <w:rPr>
          <w:rFonts w:ascii="Arial" w:eastAsia="Batang" w:hAnsi="Arial"/>
          <w:b/>
        </w:rPr>
        <w:t>Approval</w:t>
      </w:r>
    </w:p>
    <w:p w14:paraId="3D21162A" w14:textId="5C3E870F" w:rsidR="005F36F8" w:rsidRDefault="0042572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DC6F96">
        <w:rPr>
          <w:rFonts w:ascii="Arial" w:eastAsia="Batang" w:hAnsi="Arial"/>
          <w:b/>
        </w:rPr>
        <w:t>13.1</w:t>
      </w:r>
    </w:p>
    <w:p w14:paraId="395C2F03" w14:textId="77777777" w:rsidR="005F36F8" w:rsidRDefault="00425722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20845331" w14:textId="77777777" w:rsidR="005F36F8" w:rsidRDefault="0042572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Style w:val="af3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rPr>
            <w:rStyle w:val="af3"/>
          </w:rPr>
          <w:t>3GPP Working Procedures</w:t>
        </w:r>
      </w:hyperlink>
      <w:r>
        <w:t xml:space="preserve">, article 39 and the TSG Working Methods in </w:t>
      </w:r>
      <w:hyperlink r:id="rId11" w:history="1">
        <w:r>
          <w:rPr>
            <w:rStyle w:val="af3"/>
          </w:rPr>
          <w:t>3GPP TR 21.900</w:t>
        </w:r>
      </w:hyperlink>
    </w:p>
    <w:p w14:paraId="0F78551F" w14:textId="02031713" w:rsidR="005F36F8" w:rsidRDefault="00425722">
      <w:pPr>
        <w:pStyle w:val="1"/>
      </w:pPr>
      <w:r>
        <w:t xml:space="preserve">Title: </w:t>
      </w:r>
      <w:r>
        <w:tab/>
        <w:t xml:space="preserve">UE Conformance </w:t>
      </w:r>
      <w:r w:rsidR="007F2B73" w:rsidRPr="007F2B73">
        <w:t>Test Aspects for</w:t>
      </w:r>
      <w:r w:rsidR="00A94CE8">
        <w:t xml:space="preserve"> </w:t>
      </w:r>
      <w:r w:rsidR="00A94CE8" w:rsidRPr="00E66C6D">
        <w:t>Common RF requirement configured output power for</w:t>
      </w:r>
      <w:r>
        <w:t xml:space="preserve"> </w:t>
      </w:r>
      <w:r w:rsidR="00C76CF5" w:rsidRPr="007F2B73">
        <w:t>EN-DC with 3 uplink CC and 2 different bands (2CC L</w:t>
      </w:r>
      <w:r w:rsidR="00C76CF5" w:rsidRPr="00E66C6D">
        <w:t>TE, 1CC NR FR1)</w:t>
      </w:r>
    </w:p>
    <w:p w14:paraId="16664355" w14:textId="7ACB9BA2" w:rsidR="005F36F8" w:rsidRDefault="00425722">
      <w:pPr>
        <w:pStyle w:val="2"/>
        <w:tabs>
          <w:tab w:val="left" w:pos="2552"/>
        </w:tabs>
      </w:pPr>
      <w:r>
        <w:t xml:space="preserve">Acronym: </w:t>
      </w:r>
      <w:r w:rsidR="00C84F99" w:rsidRPr="00D34DFA">
        <w:t>DC_Pcmax_3UL_CC</w:t>
      </w:r>
      <w:r w:rsidR="00A431D7">
        <w:rPr>
          <w:rFonts w:hint="eastAsia"/>
        </w:rPr>
        <w:t>-</w:t>
      </w:r>
      <w:r>
        <w:t>UEConTest</w:t>
      </w:r>
    </w:p>
    <w:p w14:paraId="4BE1E8A6" w14:textId="301A1C70" w:rsidR="00815F81" w:rsidRDefault="00815F81" w:rsidP="00815F81">
      <w:pPr>
        <w:pStyle w:val="2"/>
        <w:tabs>
          <w:tab w:val="left" w:pos="2552"/>
        </w:tabs>
      </w:pPr>
      <w:r>
        <w:t xml:space="preserve">Unique identifier: </w:t>
      </w:r>
      <w:r w:rsidRPr="00251D80">
        <w:tab/>
      </w:r>
      <w:r>
        <w:t xml:space="preserve"> </w:t>
      </w:r>
    </w:p>
    <w:p w14:paraId="34A70E0F" w14:textId="77777777" w:rsidR="00815F81" w:rsidRDefault="00815F81" w:rsidP="00815F81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07D3228E" w14:textId="77777777" w:rsidR="00815F81" w:rsidRDefault="00815F81" w:rsidP="00815F81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9E1518A" w14:textId="77777777" w:rsidR="00815F81" w:rsidRDefault="00815F81" w:rsidP="00815F81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401FE90" w14:textId="77777777" w:rsidR="00815F81" w:rsidRDefault="00815F81" w:rsidP="00815F81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B8FB593" w14:textId="77777777" w:rsidR="00815F81" w:rsidRPr="002D4462" w:rsidRDefault="00815F81" w:rsidP="00815F81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815F81" w:rsidRPr="004C7921" w14:paraId="53892C37" w14:textId="77777777" w:rsidTr="00AE7652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335AB63" w14:textId="77777777" w:rsidR="00815F81" w:rsidRPr="004C7921" w:rsidRDefault="00815F81" w:rsidP="00AE7652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FCA66C" w14:textId="77777777" w:rsidR="00815F81" w:rsidRPr="004C7921" w:rsidRDefault="00815F81" w:rsidP="00AE7652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15F81" w:rsidRPr="004C7921" w14:paraId="0E0892FE" w14:textId="77777777" w:rsidTr="00AE7652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0720F8C" w14:textId="77777777" w:rsidR="00815F81" w:rsidRPr="004C7921" w:rsidRDefault="00815F81" w:rsidP="00AE7652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2CB5855" w14:textId="77777777" w:rsidR="00815F81" w:rsidRPr="004C7921" w:rsidRDefault="00815F81" w:rsidP="00AE7652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9FBD324" w14:textId="77777777" w:rsidR="00815F81" w:rsidRPr="002D4462" w:rsidRDefault="00815F81" w:rsidP="00815F81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815F81" w:rsidRPr="004C7921" w14:paraId="73928EB0" w14:textId="77777777" w:rsidTr="00AE7652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CE0071C" w14:textId="77777777" w:rsidR="00815F81" w:rsidRPr="004C7921" w:rsidRDefault="00815F81" w:rsidP="00AE7652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97DA0E7" w14:textId="77EF35C5" w:rsidR="00815F81" w:rsidRPr="004C7921" w:rsidRDefault="00815F81" w:rsidP="00AE7652">
            <w:pPr>
              <w:pStyle w:val="TAL"/>
              <w:jc w:val="center"/>
              <w:rPr>
                <w:b/>
                <w:bCs/>
              </w:rPr>
            </w:pPr>
            <w:r w:rsidRPr="00BD6CDB">
              <w:rPr>
                <w:b/>
                <w:bCs/>
              </w:rPr>
              <w:t>X</w:t>
            </w:r>
          </w:p>
        </w:tc>
      </w:tr>
      <w:tr w:rsidR="00815F81" w:rsidRPr="004C7921" w14:paraId="4B91E053" w14:textId="77777777" w:rsidTr="00AE7652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878EECC" w14:textId="77777777" w:rsidR="00815F81" w:rsidRPr="004C7921" w:rsidRDefault="00815F81" w:rsidP="00AE765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26DE180" w14:textId="77777777" w:rsidR="00815F81" w:rsidRPr="004C7921" w:rsidRDefault="00815F81" w:rsidP="00AE765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70B9BA" w14:textId="2EEEAB92" w:rsidR="00815F81" w:rsidRPr="004C7921" w:rsidRDefault="00815F81" w:rsidP="00AE7652">
            <w:pPr>
              <w:pStyle w:val="TAL"/>
              <w:jc w:val="center"/>
              <w:rPr>
                <w:b/>
                <w:bCs/>
              </w:rPr>
            </w:pPr>
            <w:r w:rsidRPr="00BD6CDB">
              <w:rPr>
                <w:b/>
                <w:bCs/>
              </w:rPr>
              <w:t>X</w:t>
            </w:r>
          </w:p>
        </w:tc>
      </w:tr>
      <w:tr w:rsidR="00815F81" w:rsidRPr="004C7921" w14:paraId="04E6080E" w14:textId="77777777" w:rsidTr="00AE7652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6579C21" w14:textId="77777777" w:rsidR="00815F81" w:rsidRDefault="00815F81" w:rsidP="00AE765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A0D7EDF" w14:textId="77777777" w:rsidR="00815F81" w:rsidRPr="004C7921" w:rsidRDefault="00815F81" w:rsidP="00AE765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2C90588" w14:textId="77777777" w:rsidR="00815F81" w:rsidRPr="004C7921" w:rsidRDefault="00815F81" w:rsidP="00AE7652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15F81" w:rsidRPr="004C7921" w14:paraId="4B428A78" w14:textId="77777777" w:rsidTr="00AE7652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7CFA5CE" w14:textId="77777777" w:rsidR="00815F81" w:rsidRDefault="00815F81" w:rsidP="00AE765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4188376" w14:textId="77777777" w:rsidR="00815F81" w:rsidRPr="004C7921" w:rsidRDefault="00815F81" w:rsidP="00AE765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B782579" w14:textId="77777777" w:rsidR="00815F81" w:rsidRPr="004C7921" w:rsidRDefault="00815F81" w:rsidP="00AE7652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2C6ECA4" w14:textId="77777777" w:rsidR="00815F81" w:rsidRPr="00953E83" w:rsidRDefault="00815F81" w:rsidP="00815F81"/>
    <w:p w14:paraId="391A76F6" w14:textId="2F33299E" w:rsidR="005F36F8" w:rsidRDefault="00425722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660B4B">
        <w:rPr>
          <w:rFonts w:ascii="Arial" w:eastAsiaTheme="minorEastAsia" w:hAnsi="Arial"/>
          <w:sz w:val="32"/>
        </w:rPr>
        <w:t>6</w:t>
      </w:r>
      <w:r>
        <w:rPr>
          <w:rFonts w:ascii="Arial" w:hAnsi="Arial"/>
          <w:sz w:val="32"/>
        </w:rPr>
        <w:t xml:space="preserve">. </w:t>
      </w:r>
    </w:p>
    <w:p w14:paraId="47529475" w14:textId="77777777" w:rsidR="005F36F8" w:rsidRDefault="00425722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5F36F8" w14:paraId="58A50485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6162538" w14:textId="77777777" w:rsidR="005F36F8" w:rsidRDefault="0042572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A9EB194" w14:textId="77777777" w:rsidR="005F36F8" w:rsidRDefault="00425722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50F6B9C" w14:textId="77777777" w:rsidR="005F36F8" w:rsidRDefault="00425722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A00848" w14:textId="77777777" w:rsidR="005F36F8" w:rsidRDefault="00425722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56A6602" w14:textId="77777777" w:rsidR="005F36F8" w:rsidRDefault="00425722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D828E1" w14:textId="77777777" w:rsidR="005F36F8" w:rsidRDefault="00425722">
            <w:pPr>
              <w:pStyle w:val="TAH"/>
            </w:pPr>
            <w:r>
              <w:t>Others (specify)</w:t>
            </w:r>
          </w:p>
        </w:tc>
      </w:tr>
      <w:tr w:rsidR="005F36F8" w14:paraId="08B80DF1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DAB58C7" w14:textId="77777777" w:rsidR="005F36F8" w:rsidRDefault="0042572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179AACD" w14:textId="77777777" w:rsidR="005F36F8" w:rsidRDefault="005F36F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39A5283" w14:textId="77777777" w:rsidR="005F36F8" w:rsidRDefault="005F36F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25C55D8" w14:textId="77777777" w:rsidR="005F36F8" w:rsidRDefault="005F36F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B55E276" w14:textId="77777777" w:rsidR="005F36F8" w:rsidRDefault="005F36F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8DD9C0B" w14:textId="77777777" w:rsidR="005F36F8" w:rsidRDefault="005F36F8">
            <w:pPr>
              <w:pStyle w:val="TAC"/>
            </w:pPr>
          </w:p>
        </w:tc>
      </w:tr>
      <w:tr w:rsidR="005F36F8" w14:paraId="1A272B97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7FB9605" w14:textId="77777777" w:rsidR="005F36F8" w:rsidRDefault="0042572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9B6EB86" w14:textId="77777777" w:rsidR="005F36F8" w:rsidRDefault="00425722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97645E0" w14:textId="77777777" w:rsidR="005F36F8" w:rsidRDefault="00425722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963862D" w14:textId="77777777" w:rsidR="005F36F8" w:rsidRDefault="00425722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7A1F6A73" w14:textId="77777777" w:rsidR="005F36F8" w:rsidRDefault="00425722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243B298" w14:textId="77777777" w:rsidR="005F36F8" w:rsidRDefault="00425722">
            <w:pPr>
              <w:pStyle w:val="TAC"/>
            </w:pPr>
            <w:r>
              <w:t>X</w:t>
            </w:r>
          </w:p>
        </w:tc>
      </w:tr>
      <w:tr w:rsidR="005F36F8" w14:paraId="6EBC1A4D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BC00670" w14:textId="77777777" w:rsidR="005F36F8" w:rsidRDefault="0042572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0C3D493" w14:textId="77777777" w:rsidR="005F36F8" w:rsidRDefault="005F36F8">
            <w:pPr>
              <w:pStyle w:val="TAC"/>
            </w:pPr>
          </w:p>
        </w:tc>
        <w:tc>
          <w:tcPr>
            <w:tcW w:w="0" w:type="auto"/>
          </w:tcPr>
          <w:p w14:paraId="33BED5CF" w14:textId="77777777" w:rsidR="005F36F8" w:rsidRDefault="005F36F8">
            <w:pPr>
              <w:pStyle w:val="TAC"/>
            </w:pPr>
          </w:p>
        </w:tc>
        <w:tc>
          <w:tcPr>
            <w:tcW w:w="0" w:type="auto"/>
          </w:tcPr>
          <w:p w14:paraId="3B1D27D6" w14:textId="77777777" w:rsidR="005F36F8" w:rsidRDefault="005F36F8">
            <w:pPr>
              <w:pStyle w:val="TAC"/>
            </w:pPr>
          </w:p>
        </w:tc>
        <w:tc>
          <w:tcPr>
            <w:tcW w:w="0" w:type="auto"/>
          </w:tcPr>
          <w:p w14:paraId="688E1B13" w14:textId="77777777" w:rsidR="005F36F8" w:rsidRDefault="005F36F8">
            <w:pPr>
              <w:pStyle w:val="TAC"/>
            </w:pPr>
          </w:p>
        </w:tc>
        <w:tc>
          <w:tcPr>
            <w:tcW w:w="0" w:type="auto"/>
          </w:tcPr>
          <w:p w14:paraId="2EB19C0B" w14:textId="77777777" w:rsidR="005F36F8" w:rsidRDefault="005F36F8">
            <w:pPr>
              <w:pStyle w:val="TAC"/>
            </w:pPr>
          </w:p>
        </w:tc>
      </w:tr>
    </w:tbl>
    <w:p w14:paraId="4149E0AD" w14:textId="77777777" w:rsidR="005F36F8" w:rsidRDefault="005F36F8">
      <w:pPr>
        <w:ind w:right="-99"/>
        <w:rPr>
          <w:b/>
        </w:rPr>
      </w:pPr>
    </w:p>
    <w:p w14:paraId="4A3D2B7B" w14:textId="77777777" w:rsidR="005F36F8" w:rsidRDefault="00425722">
      <w:pPr>
        <w:pStyle w:val="2"/>
      </w:pPr>
      <w:r>
        <w:t>2</w:t>
      </w:r>
      <w:r>
        <w:tab/>
        <w:t>Classification of the Work Item and linked work items</w:t>
      </w:r>
    </w:p>
    <w:p w14:paraId="27B9F756" w14:textId="77777777" w:rsidR="005F36F8" w:rsidRDefault="00425722">
      <w:pPr>
        <w:pStyle w:val="3"/>
      </w:pPr>
      <w:r>
        <w:t>2.1</w:t>
      </w:r>
      <w:r>
        <w:tab/>
        <w:t>Primary classification</w:t>
      </w:r>
    </w:p>
    <w:p w14:paraId="24525611" w14:textId="55EF1622" w:rsidR="005F36F8" w:rsidRDefault="00425722">
      <w:pPr>
        <w:pStyle w:val="tah0"/>
      </w:pPr>
      <w: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5F36F8" w14:paraId="1592BFF5" w14:textId="77777777">
        <w:tc>
          <w:tcPr>
            <w:tcW w:w="675" w:type="dxa"/>
          </w:tcPr>
          <w:p w14:paraId="05BC8A05" w14:textId="77777777" w:rsidR="005F36F8" w:rsidRDefault="005F36F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D078C01" w14:textId="77777777" w:rsidR="005F36F8" w:rsidRDefault="00425722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5F36F8" w14:paraId="118E0C2D" w14:textId="77777777">
        <w:tc>
          <w:tcPr>
            <w:tcW w:w="675" w:type="dxa"/>
          </w:tcPr>
          <w:p w14:paraId="39DAD952" w14:textId="77777777" w:rsidR="005F36F8" w:rsidRDefault="00425722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BCFE4ED" w14:textId="77777777" w:rsidR="005F36F8" w:rsidRDefault="00425722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5F36F8" w14:paraId="2F89CF18" w14:textId="77777777">
        <w:tc>
          <w:tcPr>
            <w:tcW w:w="675" w:type="dxa"/>
          </w:tcPr>
          <w:p w14:paraId="1175D70B" w14:textId="77777777" w:rsidR="005F36F8" w:rsidRDefault="005F36F8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0C7796A" w14:textId="77777777" w:rsidR="005F36F8" w:rsidRDefault="00425722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5F36F8" w14:paraId="4C1E9AD6" w14:textId="77777777">
        <w:tc>
          <w:tcPr>
            <w:tcW w:w="675" w:type="dxa"/>
          </w:tcPr>
          <w:p w14:paraId="54DAA1A9" w14:textId="77777777" w:rsidR="005F36F8" w:rsidRDefault="005F36F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278B758" w14:textId="77777777" w:rsidR="005F36F8" w:rsidRDefault="00425722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4D26E4D9" w14:textId="77777777" w:rsidR="005F36F8" w:rsidRDefault="005F36F8">
      <w:pPr>
        <w:ind w:right="-99"/>
        <w:rPr>
          <w:b/>
        </w:rPr>
      </w:pPr>
    </w:p>
    <w:p w14:paraId="68264241" w14:textId="77777777" w:rsidR="005F36F8" w:rsidRDefault="00425722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5F36F8" w14:paraId="12C55B2F" w14:textId="77777777" w:rsidTr="001D34C6">
        <w:tc>
          <w:tcPr>
            <w:tcW w:w="10314" w:type="dxa"/>
            <w:gridSpan w:val="4"/>
            <w:shd w:val="clear" w:color="auto" w:fill="E0E0E0"/>
          </w:tcPr>
          <w:p w14:paraId="1EC8A742" w14:textId="77777777" w:rsidR="005F36F8" w:rsidRDefault="00425722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5F36F8" w14:paraId="0D71E986" w14:textId="77777777" w:rsidTr="001D34C6">
        <w:tc>
          <w:tcPr>
            <w:tcW w:w="1101" w:type="dxa"/>
            <w:shd w:val="clear" w:color="auto" w:fill="E0E0E0"/>
          </w:tcPr>
          <w:p w14:paraId="3847C323" w14:textId="77777777" w:rsidR="005F36F8" w:rsidRDefault="0042572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415DDDF" w14:textId="77777777" w:rsidR="005F36F8" w:rsidRDefault="0042572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5ED8AC7" w14:textId="77777777" w:rsidR="005F36F8" w:rsidRDefault="0042572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4F1DB2B" w14:textId="77777777" w:rsidR="005F36F8" w:rsidRDefault="0042572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90CB4" w14:paraId="4303433D" w14:textId="77777777" w:rsidTr="001D34C6">
        <w:tc>
          <w:tcPr>
            <w:tcW w:w="1101" w:type="dxa"/>
          </w:tcPr>
          <w:p w14:paraId="5465565F" w14:textId="16647193" w:rsidR="00C90CB4" w:rsidRPr="00EB3C7B" w:rsidRDefault="00F26E8A">
            <w:pPr>
              <w:pStyle w:val="TAL"/>
              <w:rPr>
                <w:rFonts w:cs="Arial"/>
                <w:sz w:val="20"/>
              </w:rPr>
            </w:pPr>
            <w:hyperlink r:id="rId12" w:tgtFrame="_blank" w:history="1">
              <w:r w:rsidR="00C90CB4" w:rsidRPr="00C90CB4">
                <w:rPr>
                  <w:sz w:val="20"/>
                </w:rPr>
                <w:t>DC_Pcmax_3UL_CC</w:t>
              </w:r>
            </w:hyperlink>
          </w:p>
        </w:tc>
        <w:tc>
          <w:tcPr>
            <w:tcW w:w="1101" w:type="dxa"/>
          </w:tcPr>
          <w:p w14:paraId="4EAF66C8" w14:textId="15FE902C" w:rsidR="00C90CB4" w:rsidRDefault="00C90CB4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RAN4</w:t>
            </w:r>
          </w:p>
        </w:tc>
        <w:bookmarkStart w:id="1" w:name="bm841002"/>
        <w:tc>
          <w:tcPr>
            <w:tcW w:w="1101" w:type="dxa"/>
          </w:tcPr>
          <w:p w14:paraId="3A06F28E" w14:textId="7AB3743D" w:rsidR="00C90CB4" w:rsidRDefault="00C90CB4">
            <w:pPr>
              <w:pStyle w:val="TAL"/>
              <w:rPr>
                <w:rFonts w:cs="Arial"/>
                <w:sz w:val="20"/>
              </w:rPr>
            </w:pPr>
            <w:r w:rsidRPr="00C90CB4">
              <w:rPr>
                <w:rFonts w:cs="Arial"/>
                <w:sz w:val="20"/>
              </w:rPr>
              <w:fldChar w:fldCharType="begin"/>
            </w:r>
            <w:r w:rsidRPr="00C90CB4">
              <w:rPr>
                <w:rFonts w:cs="Arial"/>
                <w:sz w:val="20"/>
              </w:rPr>
              <w:instrText xml:space="preserve"> HYPERLINK "https://www.3gpp.org/DynaReport/WiVsSpec--841002.htm" \t "_blank" </w:instrText>
            </w:r>
            <w:r w:rsidRPr="00C90CB4">
              <w:rPr>
                <w:rFonts w:cs="Arial"/>
                <w:sz w:val="20"/>
              </w:rPr>
              <w:fldChar w:fldCharType="separate"/>
            </w:r>
            <w:r w:rsidRPr="00C90CB4">
              <w:rPr>
                <w:sz w:val="20"/>
              </w:rPr>
              <w:t>841002</w:t>
            </w:r>
            <w:r w:rsidRPr="00C90CB4">
              <w:rPr>
                <w:rFonts w:cs="Arial"/>
                <w:sz w:val="20"/>
              </w:rPr>
              <w:fldChar w:fldCharType="end"/>
            </w:r>
            <w:bookmarkEnd w:id="1"/>
          </w:p>
        </w:tc>
        <w:tc>
          <w:tcPr>
            <w:tcW w:w="7011" w:type="dxa"/>
          </w:tcPr>
          <w:p w14:paraId="02F7CD92" w14:textId="779613F5" w:rsidR="00C90CB4" w:rsidRDefault="00C90CB4" w:rsidP="00C90C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herit" w:hAnsi="inherit" w:cs="Arial" w:hint="eastAsia"/>
                <w:color w:val="2D2D2D"/>
                <w:sz w:val="15"/>
                <w:szCs w:val="15"/>
                <w:lang w:val="en-US"/>
              </w:rPr>
            </w:pPr>
            <w:r>
              <w:rPr>
                <w:rFonts w:ascii="Arial" w:hAnsi="Arial" w:cs="Arial"/>
                <w:color w:val="2D2D2D"/>
              </w:rPr>
              <w:t>Common RF requirement configured output power for EN-DC with 3 uplink CC and 2 different bands (2CC LTE, 1CC NR FR1)</w:t>
            </w:r>
          </w:p>
          <w:p w14:paraId="3793FAA4" w14:textId="77777777" w:rsidR="00C90CB4" w:rsidRPr="00C90CB4" w:rsidRDefault="00C90CB4">
            <w:pPr>
              <w:pStyle w:val="TAL"/>
              <w:rPr>
                <w:rFonts w:cs="Arial"/>
                <w:sz w:val="20"/>
                <w:lang w:val="en-US"/>
              </w:rPr>
            </w:pPr>
          </w:p>
        </w:tc>
      </w:tr>
      <w:tr w:rsidR="005F36F8" w14:paraId="36B06471" w14:textId="77777777" w:rsidTr="001D34C6">
        <w:tc>
          <w:tcPr>
            <w:tcW w:w="1101" w:type="dxa"/>
          </w:tcPr>
          <w:p w14:paraId="6618788B" w14:textId="2C2E0A91" w:rsidR="005F36F8" w:rsidRDefault="00EB3C7B">
            <w:pPr>
              <w:pStyle w:val="TAL"/>
              <w:rPr>
                <w:rFonts w:cs="Arial"/>
                <w:sz w:val="20"/>
              </w:rPr>
            </w:pPr>
            <w:r w:rsidRPr="00EB3C7B">
              <w:rPr>
                <w:rFonts w:cs="Arial"/>
                <w:sz w:val="20"/>
              </w:rPr>
              <w:t>DC_Pcmax_3UL_CC-Core</w:t>
            </w:r>
          </w:p>
        </w:tc>
        <w:tc>
          <w:tcPr>
            <w:tcW w:w="1101" w:type="dxa"/>
          </w:tcPr>
          <w:p w14:paraId="53D5558B" w14:textId="77777777" w:rsidR="005F36F8" w:rsidRDefault="00425722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RAN4</w:t>
            </w:r>
          </w:p>
        </w:tc>
        <w:tc>
          <w:tcPr>
            <w:tcW w:w="1101" w:type="dxa"/>
          </w:tcPr>
          <w:p w14:paraId="3A3FA8A9" w14:textId="208F2180" w:rsidR="005F36F8" w:rsidRDefault="00EB3C7B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 w:hint="eastAsia"/>
                <w:sz w:val="20"/>
              </w:rPr>
              <w:t>8</w:t>
            </w:r>
            <w:r>
              <w:rPr>
                <w:rFonts w:cs="Arial"/>
                <w:sz w:val="20"/>
              </w:rPr>
              <w:t>41102</w:t>
            </w:r>
          </w:p>
        </w:tc>
        <w:tc>
          <w:tcPr>
            <w:tcW w:w="7011" w:type="dxa"/>
          </w:tcPr>
          <w:p w14:paraId="37363C34" w14:textId="65D02A21" w:rsidR="005F36F8" w:rsidRDefault="00F26E8A" w:rsidP="00C90CB4">
            <w:pPr>
              <w:pStyle w:val="TAL"/>
              <w:rPr>
                <w:rFonts w:cs="Arial"/>
                <w:sz w:val="20"/>
              </w:rPr>
            </w:pPr>
            <w:hyperlink r:id="rId13" w:tgtFrame="_blank" w:history="1">
              <w:r w:rsidR="00C90CB4" w:rsidRPr="00982323">
                <w:rPr>
                  <w:rFonts w:cs="Arial"/>
                  <w:color w:val="2D2D2D"/>
                  <w:sz w:val="20"/>
                </w:rPr>
                <w:t xml:space="preserve">Core part: </w:t>
              </w:r>
            </w:hyperlink>
            <w:r w:rsidR="001D34C6" w:rsidRPr="001D34C6">
              <w:rPr>
                <w:rFonts w:cs="Arial"/>
                <w:color w:val="2D2D2D"/>
                <w:sz w:val="20"/>
              </w:rPr>
              <w:t>Common RF requirement configured output power for EN-DC with 3 uplink CC and 2 different bands (2CC LTE, 1CC NR FR1)</w:t>
            </w:r>
          </w:p>
        </w:tc>
      </w:tr>
    </w:tbl>
    <w:p w14:paraId="5485CEAC" w14:textId="77777777" w:rsidR="005F36F8" w:rsidRDefault="005F36F8">
      <w:pPr>
        <w:ind w:right="-99"/>
        <w:rPr>
          <w:b/>
        </w:rPr>
      </w:pPr>
    </w:p>
    <w:p w14:paraId="2C568190" w14:textId="77777777" w:rsidR="005F36F8" w:rsidRDefault="00425722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887"/>
      </w:tblGrid>
      <w:tr w:rsidR="005F36F8" w14:paraId="7F41C6A3" w14:textId="77777777">
        <w:tc>
          <w:tcPr>
            <w:tcW w:w="10314" w:type="dxa"/>
            <w:gridSpan w:val="3"/>
            <w:shd w:val="clear" w:color="auto" w:fill="E0E0E0"/>
          </w:tcPr>
          <w:p w14:paraId="0DB54C6E" w14:textId="77777777" w:rsidR="005F36F8" w:rsidRDefault="00425722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5F36F8" w14:paraId="583C714D" w14:textId="77777777">
        <w:tc>
          <w:tcPr>
            <w:tcW w:w="1101" w:type="dxa"/>
            <w:shd w:val="clear" w:color="auto" w:fill="E0E0E0"/>
          </w:tcPr>
          <w:p w14:paraId="196E61A4" w14:textId="77777777" w:rsidR="005F36F8" w:rsidRDefault="0042572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AA47EF6" w14:textId="77777777" w:rsidR="005F36F8" w:rsidRDefault="00425722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3A7678D" w14:textId="77777777" w:rsidR="005F36F8" w:rsidRDefault="00425722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5F36F8" w14:paraId="22F2431D" w14:textId="77777777">
        <w:tc>
          <w:tcPr>
            <w:tcW w:w="1101" w:type="dxa"/>
          </w:tcPr>
          <w:p w14:paraId="21D37216" w14:textId="77777777" w:rsidR="005F36F8" w:rsidRDefault="005F36F8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14:paraId="47CC8B09" w14:textId="77777777" w:rsidR="005F36F8" w:rsidRDefault="005F36F8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14:paraId="0CFEB855" w14:textId="77777777" w:rsidR="005F36F8" w:rsidRDefault="005F36F8">
            <w:pPr>
              <w:pStyle w:val="tah0"/>
              <w:rPr>
                <w:sz w:val="20"/>
                <w:szCs w:val="20"/>
              </w:rPr>
            </w:pPr>
          </w:p>
        </w:tc>
      </w:tr>
      <w:tr w:rsidR="005F36F8" w14:paraId="14231A2A" w14:textId="77777777">
        <w:tc>
          <w:tcPr>
            <w:tcW w:w="1101" w:type="dxa"/>
          </w:tcPr>
          <w:p w14:paraId="430565C9" w14:textId="77777777" w:rsidR="005F36F8" w:rsidRDefault="005F36F8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14:paraId="411E96FA" w14:textId="77777777" w:rsidR="005F36F8" w:rsidRDefault="005F36F8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14:paraId="4D92CF2F" w14:textId="77777777" w:rsidR="005F36F8" w:rsidRDefault="005F36F8">
            <w:pPr>
              <w:pStyle w:val="tah0"/>
              <w:rPr>
                <w:sz w:val="20"/>
                <w:szCs w:val="20"/>
              </w:rPr>
            </w:pPr>
          </w:p>
        </w:tc>
      </w:tr>
      <w:tr w:rsidR="005F36F8" w14:paraId="58B337CE" w14:textId="77777777">
        <w:tc>
          <w:tcPr>
            <w:tcW w:w="1101" w:type="dxa"/>
          </w:tcPr>
          <w:p w14:paraId="21AF79CD" w14:textId="77777777" w:rsidR="005F36F8" w:rsidRDefault="005F36F8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14:paraId="63E07E52" w14:textId="77777777" w:rsidR="005F36F8" w:rsidRDefault="005F36F8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14:paraId="365AE941" w14:textId="77777777" w:rsidR="005F36F8" w:rsidRDefault="005F36F8">
            <w:pPr>
              <w:pStyle w:val="tah0"/>
              <w:rPr>
                <w:sz w:val="20"/>
                <w:szCs w:val="20"/>
              </w:rPr>
            </w:pPr>
          </w:p>
        </w:tc>
      </w:tr>
    </w:tbl>
    <w:p w14:paraId="6E70C7D4" w14:textId="77777777" w:rsidR="005F36F8" w:rsidRDefault="005F36F8">
      <w:pPr>
        <w:spacing w:after="0"/>
        <w:ind w:right="-96"/>
        <w:rPr>
          <w:color w:val="0000FF"/>
        </w:rPr>
      </w:pPr>
    </w:p>
    <w:p w14:paraId="77AF02BA" w14:textId="77777777" w:rsidR="005F36F8" w:rsidRDefault="00425722">
      <w:pPr>
        <w:pStyle w:val="2"/>
        <w:rPr>
          <w:bCs/>
        </w:rPr>
      </w:pPr>
      <w:r>
        <w:t>3</w:t>
      </w:r>
      <w:r>
        <w:tab/>
        <w:t>Justification</w:t>
      </w:r>
    </w:p>
    <w:p w14:paraId="10EB1307" w14:textId="05FC33F3" w:rsidR="00307C70" w:rsidRDefault="00334B0E">
      <w:pPr>
        <w:rPr>
          <w:rFonts w:eastAsiaTheme="minorEastAsia"/>
        </w:rPr>
      </w:pPr>
      <w:bookmarkStart w:id="2" w:name="OLE_LINK5"/>
      <w:bookmarkStart w:id="3" w:name="OLE_LINK6"/>
      <w:bookmarkStart w:id="4" w:name="_Hlk63420971"/>
      <w:r w:rsidRPr="006F6581">
        <w:rPr>
          <w:rFonts w:eastAsiaTheme="minorEastAsia"/>
        </w:rPr>
        <w:t xml:space="preserve">3GPP RAN4 </w:t>
      </w:r>
      <w:r>
        <w:rPr>
          <w:rFonts w:eastAsiaTheme="minorEastAsia"/>
        </w:rPr>
        <w:t xml:space="preserve">introduced a Rel-16 </w:t>
      </w:r>
      <w:r w:rsidRPr="006F6581">
        <w:rPr>
          <w:rFonts w:eastAsiaTheme="minorEastAsia"/>
        </w:rPr>
        <w:t xml:space="preserve">Work Item </w:t>
      </w:r>
      <w:r>
        <w:rPr>
          <w:rFonts w:eastAsiaTheme="minorEastAsia"/>
        </w:rPr>
        <w:t xml:space="preserve">to specify the common RF requirements </w:t>
      </w:r>
      <w:r w:rsidR="00643DB7" w:rsidRPr="006F6581">
        <w:t>for</w:t>
      </w:r>
      <w:r w:rsidR="00643DB7">
        <w:t xml:space="preserve"> </w:t>
      </w:r>
      <w:r w:rsidR="00643DB7">
        <w:rPr>
          <w:rFonts w:eastAsiaTheme="minorEastAsia"/>
        </w:rPr>
        <w:t xml:space="preserve">EN-DC combinations with 3CC uplink </w:t>
      </w:r>
      <w:r w:rsidR="00643DB7" w:rsidRPr="00D34DFA">
        <w:rPr>
          <w:rFonts w:eastAsia="Batang" w:cs="Arial"/>
        </w:rPr>
        <w:t>and 2 different bands (2CC LTE, 1CC NR FR1)</w:t>
      </w:r>
      <w:r w:rsidR="00DB2FCD">
        <w:rPr>
          <w:rFonts w:eastAsiaTheme="minorEastAsia"/>
        </w:rPr>
        <w:t xml:space="preserve">. </w:t>
      </w:r>
      <w:r w:rsidR="00307C70">
        <w:rPr>
          <w:rFonts w:eastAsiaTheme="minorEastAsia"/>
        </w:rPr>
        <w:t xml:space="preserve">This RAN4 work item focused on </w:t>
      </w:r>
      <w:r w:rsidR="00307C70">
        <w:rPr>
          <w:lang w:val="en-US"/>
        </w:rPr>
        <w:t xml:space="preserve">defining the </w:t>
      </w:r>
      <w:r w:rsidR="00307C70" w:rsidRPr="003E6960">
        <w:t>configured transmitted output power</w:t>
      </w:r>
      <w:r w:rsidR="00307C70">
        <w:t xml:space="preserve"> </w:t>
      </w:r>
      <w:r w:rsidR="00307C70" w:rsidRPr="003E6960">
        <w:t>P</w:t>
      </w:r>
      <w:r w:rsidR="00307C70" w:rsidRPr="003E6960">
        <w:rPr>
          <w:vertAlign w:val="subscript"/>
        </w:rPr>
        <w:t>CMAX</w:t>
      </w:r>
      <w:r w:rsidR="00307C70" w:rsidRPr="003E6960">
        <w:t xml:space="preserve"> for EN-DC with 3 uplink CC and 2 different bands (2CC LTE, 1CC NR FR1)</w:t>
      </w:r>
      <w:r w:rsidR="00307C70">
        <w:t xml:space="preserve"> in section </w:t>
      </w:r>
      <w:r w:rsidR="00307C70" w:rsidRPr="00334B0E">
        <w:t>6.2B.4.1.3</w:t>
      </w:r>
      <w:r w:rsidR="00307C70" w:rsidRPr="00307C70">
        <w:t xml:space="preserve"> </w:t>
      </w:r>
      <w:r w:rsidR="00307C70" w:rsidRPr="00334B0E">
        <w:t>in TS 38.101-3</w:t>
      </w:r>
      <w:r w:rsidR="00307C70">
        <w:t xml:space="preserve"> with the example </w:t>
      </w:r>
      <w:r w:rsidR="00E55DFA">
        <w:t xml:space="preserve">uplink </w:t>
      </w:r>
      <w:r w:rsidR="00307C70">
        <w:t>EN-DC combination DC_7C_n78A.</w:t>
      </w:r>
    </w:p>
    <w:p w14:paraId="7D571092" w14:textId="38DAB117" w:rsidR="00384684" w:rsidRPr="00307C70" w:rsidRDefault="00307C70">
      <w:pPr>
        <w:rPr>
          <w:rFonts w:eastAsiaTheme="minorEastAsia"/>
        </w:rPr>
      </w:pPr>
      <w:r w:rsidRPr="006F6581">
        <w:rPr>
          <w:rFonts w:eastAsiaTheme="minorEastAsia" w:hint="eastAsia"/>
        </w:rPr>
        <w:t xml:space="preserve">The completion level of </w:t>
      </w:r>
      <w:r w:rsidRPr="006F6581">
        <w:t>3GPP RAN4 work item on Rel-1</w:t>
      </w:r>
      <w:r>
        <w:t>6</w:t>
      </w:r>
      <w:r w:rsidRPr="006F6581">
        <w:t xml:space="preserve"> </w:t>
      </w:r>
      <w:r w:rsidRPr="00D34DFA">
        <w:rPr>
          <w:rFonts w:eastAsia="Batang" w:cs="Arial"/>
        </w:rPr>
        <w:t>Common RF requirement configured output power for EN-DC with 3 uplink CC and 2 different bands (2CC LTE, 1CC NR FR1)</w:t>
      </w:r>
      <w:r>
        <w:rPr>
          <w:rFonts w:eastAsia="Batang" w:cs="Arial"/>
        </w:rPr>
        <w:t xml:space="preserve"> </w:t>
      </w:r>
      <w:r w:rsidRPr="006F6581">
        <w:rPr>
          <w:rFonts w:eastAsiaTheme="minorEastAsia" w:hint="eastAsia"/>
        </w:rPr>
        <w:t>ha</w:t>
      </w:r>
      <w:r w:rsidRPr="006F6581">
        <w:t xml:space="preserve">s </w:t>
      </w:r>
      <w:r w:rsidRPr="006F6581">
        <w:rPr>
          <w:rFonts w:eastAsiaTheme="minorEastAsia" w:hint="eastAsia"/>
        </w:rPr>
        <w:t xml:space="preserve">been </w:t>
      </w:r>
      <w:r>
        <w:rPr>
          <w:rFonts w:eastAsiaTheme="minorEastAsia"/>
        </w:rPr>
        <w:t>100</w:t>
      </w:r>
      <w:r w:rsidRPr="006F6581">
        <w:rPr>
          <w:rFonts w:eastAsiaTheme="minorEastAsia" w:hint="eastAsia"/>
        </w:rPr>
        <w:t xml:space="preserve">% completed </w:t>
      </w:r>
      <w:r w:rsidRPr="006F6581">
        <w:t>at RP#</w:t>
      </w:r>
      <w:r>
        <w:rPr>
          <w:rFonts w:eastAsiaTheme="minorEastAsia"/>
        </w:rPr>
        <w:t>85</w:t>
      </w:r>
      <w:r w:rsidRPr="006F6581">
        <w:rPr>
          <w:rFonts w:eastAsiaTheme="minorEastAsia" w:hint="eastAsia"/>
        </w:rPr>
        <w:t>-e</w:t>
      </w:r>
      <w:r w:rsidRPr="006F6581">
        <w:t xml:space="preserve"> (</w:t>
      </w:r>
      <w:r>
        <w:rPr>
          <w:rFonts w:eastAsiaTheme="minorEastAsia"/>
        </w:rPr>
        <w:t>Sep.</w:t>
      </w:r>
      <w:r w:rsidRPr="006F6581">
        <w:t>-20</w:t>
      </w:r>
      <w:r>
        <w:rPr>
          <w:rFonts w:eastAsiaTheme="minorEastAsia"/>
        </w:rPr>
        <w:t>19</w:t>
      </w:r>
      <w:r w:rsidRPr="006F6581">
        <w:t>).</w:t>
      </w:r>
      <w:bookmarkEnd w:id="2"/>
      <w:bookmarkEnd w:id="3"/>
      <w:r>
        <w:rPr>
          <w:rFonts w:eastAsiaTheme="minorEastAsia"/>
        </w:rPr>
        <w:t xml:space="preserve"> </w:t>
      </w:r>
      <w:r w:rsidR="00384684" w:rsidRPr="006F6581">
        <w:t>There is a need to introduce an associated RAN5 work item to enable UE conformance testing for</w:t>
      </w:r>
      <w:r w:rsidR="00384684">
        <w:t xml:space="preserve"> </w:t>
      </w:r>
      <w:r w:rsidR="00384684">
        <w:rPr>
          <w:rFonts w:eastAsiaTheme="minorEastAsia"/>
        </w:rPr>
        <w:t xml:space="preserve">EN-DC combinations with 3CC uplink </w:t>
      </w:r>
      <w:r w:rsidR="00384684" w:rsidRPr="00D34DFA">
        <w:rPr>
          <w:rFonts w:eastAsia="Batang" w:cs="Arial"/>
        </w:rPr>
        <w:t>and 2 different bands (2CC LTE, 1CC NR FR1)</w:t>
      </w:r>
      <w:r w:rsidR="00384684" w:rsidRPr="006F6581">
        <w:rPr>
          <w:bCs/>
        </w:rPr>
        <w:t>.</w:t>
      </w:r>
    </w:p>
    <w:bookmarkEnd w:id="4"/>
    <w:p w14:paraId="0C0D31F6" w14:textId="77777777" w:rsidR="005F36F8" w:rsidRDefault="00425722">
      <w:pPr>
        <w:pStyle w:val="2"/>
      </w:pPr>
      <w:r>
        <w:t>4</w:t>
      </w:r>
      <w:r>
        <w:tab/>
        <w:t>Objective</w:t>
      </w:r>
    </w:p>
    <w:p w14:paraId="71426017" w14:textId="58D57B1D" w:rsidR="005F36F8" w:rsidRDefault="00425722" w:rsidP="001728FB">
      <w:pPr>
        <w:pStyle w:val="3"/>
        <w:numPr>
          <w:ilvl w:val="1"/>
          <w:numId w:val="4"/>
        </w:numPr>
      </w:pPr>
      <w:r>
        <w:t>Objective of SI or Core part WI or Testing part WI</w:t>
      </w:r>
    </w:p>
    <w:p w14:paraId="6186FD23" w14:textId="2B3D904D" w:rsidR="001728FB" w:rsidRPr="001728FB" w:rsidRDefault="00643DB7" w:rsidP="001728FB">
      <w:pPr>
        <w:ind w:right="-99"/>
      </w:pPr>
      <w:r>
        <w:rPr>
          <w:bCs/>
        </w:rPr>
        <w:t>The core objective</w:t>
      </w:r>
      <w:r w:rsidR="00425722">
        <w:rPr>
          <w:bCs/>
        </w:rPr>
        <w:t xml:space="preserve"> of the WI </w:t>
      </w:r>
      <w:r>
        <w:rPr>
          <w:bCs/>
        </w:rPr>
        <w:t>is</w:t>
      </w:r>
      <w:r w:rsidR="00425722">
        <w:rPr>
          <w:rFonts w:hint="eastAsia"/>
          <w:bCs/>
        </w:rPr>
        <w:t xml:space="preserve"> to </w:t>
      </w:r>
      <w:r>
        <w:rPr>
          <w:lang w:val="en-US"/>
        </w:rPr>
        <w:t>introduce</w:t>
      </w:r>
      <w:r w:rsidR="00425722">
        <w:rPr>
          <w:lang w:val="en-US"/>
        </w:rPr>
        <w:t xml:space="preserve"> RF requirements </w:t>
      </w:r>
      <w:r w:rsidRPr="006F6581">
        <w:t>for</w:t>
      </w:r>
      <w:r>
        <w:t xml:space="preserve"> </w:t>
      </w:r>
      <w:r>
        <w:rPr>
          <w:rFonts w:eastAsiaTheme="minorEastAsia"/>
        </w:rPr>
        <w:t xml:space="preserve">EN-DC combinations with 3CC uplink </w:t>
      </w:r>
      <w:r w:rsidRPr="00D34DFA">
        <w:rPr>
          <w:rFonts w:eastAsia="Batang" w:cs="Arial"/>
        </w:rPr>
        <w:t>and 2 different bands (2CC LTE, 1CC NR FR1)</w:t>
      </w:r>
      <w:r>
        <w:rPr>
          <w:rFonts w:eastAsia="Batang" w:cs="Arial"/>
        </w:rPr>
        <w:t>.</w:t>
      </w:r>
      <w:r w:rsidR="001728FB">
        <w:t xml:space="preserve"> </w:t>
      </w:r>
      <w:r w:rsidR="00984E17">
        <w:rPr>
          <w:lang w:val="en-US" w:eastAsia="ja-JP"/>
        </w:rPr>
        <w:t xml:space="preserve">The </w:t>
      </w:r>
      <w:r w:rsidR="001728FB">
        <w:rPr>
          <w:lang w:val="en-US" w:eastAsia="ja-JP"/>
        </w:rPr>
        <w:t xml:space="preserve">example band combination with 3 uplink CCs is </w:t>
      </w:r>
      <w:r w:rsidR="00984E17">
        <w:rPr>
          <w:lang w:val="en-US" w:eastAsia="ja-JP"/>
        </w:rPr>
        <w:t>DC_7C_n78</w:t>
      </w:r>
      <w:r w:rsidR="00C46112" w:rsidRPr="00C46112">
        <w:rPr>
          <w:lang w:val="en-US"/>
        </w:rPr>
        <w:t xml:space="preserve"> </w:t>
      </w:r>
      <w:r w:rsidR="00C46112">
        <w:rPr>
          <w:lang w:val="en-US"/>
        </w:rPr>
        <w:t>in this WI</w:t>
      </w:r>
      <w:r w:rsidR="001728FB">
        <w:rPr>
          <w:lang w:val="en-US"/>
        </w:rPr>
        <w:t>.</w:t>
      </w:r>
    </w:p>
    <w:p w14:paraId="6F2DCBD1" w14:textId="77777777" w:rsidR="005F36F8" w:rsidRDefault="00425722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F36F8" w14:paraId="194E1D3A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F0F75A" w14:textId="77777777" w:rsidR="005F36F8" w:rsidRDefault="00425722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F36F8" w14:paraId="77CE44B8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4C3F244" w14:textId="77777777" w:rsidR="005F36F8" w:rsidRDefault="00425722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31FD62" w14:textId="77777777" w:rsidR="005F36F8" w:rsidRDefault="00425722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D27AE9" w14:textId="77777777" w:rsidR="005F36F8" w:rsidRDefault="0042572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C1FC1D" w14:textId="77777777" w:rsidR="005F36F8" w:rsidRDefault="0042572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F1923D" w14:textId="77777777" w:rsidR="005F36F8" w:rsidRDefault="0042572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8426B8" w14:textId="77777777" w:rsidR="005F36F8" w:rsidRDefault="0042572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5F36F8" w14:paraId="7AAB8287" w14:textId="77777777">
        <w:tc>
          <w:tcPr>
            <w:tcW w:w="1617" w:type="dxa"/>
          </w:tcPr>
          <w:p w14:paraId="3F2F4BEB" w14:textId="77777777" w:rsidR="005F36F8" w:rsidRDefault="005F36F8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48040A1" w14:textId="77777777" w:rsidR="005F36F8" w:rsidRDefault="005F36F8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73C1431" w14:textId="77777777" w:rsidR="005F36F8" w:rsidRDefault="005F36F8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6DF5C03" w14:textId="77777777" w:rsidR="005F36F8" w:rsidRDefault="005F36F8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1D9D27A" w14:textId="77777777" w:rsidR="005F36F8" w:rsidRDefault="005F36F8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C6C8808" w14:textId="77777777" w:rsidR="005F36F8" w:rsidRDefault="005F36F8">
            <w:pPr>
              <w:spacing w:after="0"/>
              <w:rPr>
                <w:i/>
              </w:rPr>
            </w:pPr>
          </w:p>
        </w:tc>
      </w:tr>
    </w:tbl>
    <w:p w14:paraId="20BB7D44" w14:textId="77777777" w:rsidR="005F36F8" w:rsidRDefault="005F36F8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5F36F8" w14:paraId="3B082062" w14:textId="77777777" w:rsidTr="00F1785A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C155DF" w14:textId="77777777" w:rsidR="005F36F8" w:rsidRDefault="0042572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F36F8" w14:paraId="6EB603A7" w14:textId="77777777" w:rsidTr="00F1785A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CF174F" w14:textId="77777777" w:rsidR="005F36F8" w:rsidRDefault="00425722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BE0505" w14:textId="77777777" w:rsidR="005F36F8" w:rsidRPr="004061E6" w:rsidRDefault="0042572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61E6">
              <w:rPr>
                <w:rFonts w:ascii="Arial" w:hAnsi="Arial"/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D36A0E" w14:textId="77777777" w:rsidR="005F36F8" w:rsidRDefault="00425722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9881BD" w14:textId="77777777" w:rsidR="005F36F8" w:rsidRDefault="00425722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6C5525" w14:paraId="0288CCEE" w14:textId="77777777" w:rsidTr="00F1785A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0350" w14:textId="1BFE3FEB" w:rsidR="006C5525" w:rsidRDefault="006C5525" w:rsidP="006C5525">
            <w:pPr>
              <w:pStyle w:val="TAL"/>
              <w:rPr>
                <w:rFonts w:cs="Arial"/>
                <w:sz w:val="16"/>
                <w:szCs w:val="16"/>
              </w:rPr>
            </w:pPr>
            <w:r w:rsidRPr="00B47D2E"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E37D" w14:textId="2D25BEE9" w:rsidR="006C5525" w:rsidRDefault="000D4D98" w:rsidP="006C5525">
            <w:pPr>
              <w:pStyle w:val="TAL"/>
              <w:rPr>
                <w:rFonts w:cs="Arial"/>
                <w:sz w:val="16"/>
                <w:szCs w:val="16"/>
              </w:rPr>
            </w:pPr>
            <w:r w:rsidRPr="00B47D2E">
              <w:rPr>
                <w:rFonts w:cs="Arial"/>
                <w:sz w:val="16"/>
                <w:szCs w:val="16"/>
              </w:rPr>
              <w:t>Definition of common environment for</w:t>
            </w:r>
            <w:r w:rsidRPr="00B45444">
              <w:rPr>
                <w:rFonts w:cs="Arial"/>
                <w:sz w:val="16"/>
                <w:szCs w:val="16"/>
              </w:rPr>
              <w:t xml:space="preserve"> EN-DC combinations with 3CC uplink and 2 different bands (2CC LTE, 1CC NR FR1)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340F" w14:textId="51D630EF" w:rsidR="006C5525" w:rsidRDefault="006C5525" w:rsidP="006C552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D84365">
              <w:rPr>
                <w:rFonts w:cs="Arial"/>
                <w:sz w:val="16"/>
                <w:szCs w:val="16"/>
              </w:rPr>
              <w:t>96</w:t>
            </w:r>
          </w:p>
          <w:p w14:paraId="5300FA91" w14:textId="212033C4" w:rsidR="006C5525" w:rsidRDefault="006C5525" w:rsidP="006C552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 w:rsidR="00F1785A">
              <w:rPr>
                <w:rFonts w:eastAsiaTheme="minorEastAsia" w:cs="Arial"/>
                <w:sz w:val="16"/>
                <w:szCs w:val="16"/>
              </w:rPr>
              <w:t>June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eastAsiaTheme="minorEastAsia" w:cs="Arial" w:hint="eastAsia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6371" w14:textId="77777777" w:rsidR="006C5525" w:rsidRDefault="006C5525" w:rsidP="006C5525">
            <w:pPr>
              <w:spacing w:after="0"/>
            </w:pPr>
          </w:p>
        </w:tc>
      </w:tr>
      <w:tr w:rsidR="006C5525" w14:paraId="67CB813C" w14:textId="77777777" w:rsidTr="00F1785A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88FF" w14:textId="217991C3" w:rsidR="006C5525" w:rsidRDefault="006C5525" w:rsidP="006C552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83DE" w14:textId="7DD15B26" w:rsidR="006C5525" w:rsidRDefault="006C5525" w:rsidP="006C5525">
            <w:pPr>
              <w:pStyle w:val="TAL"/>
              <w:rPr>
                <w:rFonts w:cs="Arial"/>
                <w:sz w:val="16"/>
                <w:szCs w:val="16"/>
              </w:rPr>
            </w:pPr>
            <w:r w:rsidRPr="00B47D2E">
              <w:rPr>
                <w:rFonts w:cs="Arial"/>
                <w:sz w:val="16"/>
                <w:szCs w:val="16"/>
              </w:rPr>
              <w:t>Introduction of physical implementation capabilities for</w:t>
            </w:r>
            <w:r w:rsidR="000D4D98" w:rsidRPr="00B45444">
              <w:rPr>
                <w:rFonts w:cs="Arial"/>
                <w:sz w:val="16"/>
                <w:szCs w:val="16"/>
              </w:rPr>
              <w:t xml:space="preserve"> EN-DC combinations with 3CC uplink and 2 different bands (2CC LTE, 1CC NR FR1)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3606" w14:textId="539D84D9" w:rsidR="006C5525" w:rsidRDefault="006C5525" w:rsidP="006C552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D84365">
              <w:rPr>
                <w:rFonts w:cs="Arial"/>
                <w:sz w:val="16"/>
                <w:szCs w:val="16"/>
              </w:rPr>
              <w:t>96</w:t>
            </w:r>
          </w:p>
          <w:p w14:paraId="4F8DB556" w14:textId="5CFE4E19" w:rsidR="006C5525" w:rsidRDefault="006C5525" w:rsidP="006C552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 w:rsidR="00F1785A">
              <w:rPr>
                <w:rFonts w:eastAsiaTheme="minorEastAsia" w:cs="Arial"/>
                <w:sz w:val="16"/>
                <w:szCs w:val="16"/>
              </w:rPr>
              <w:t>June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eastAsiaTheme="minorEastAsia" w:cs="Arial" w:hint="eastAsia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8E58" w14:textId="77777777" w:rsidR="006C5525" w:rsidRDefault="006C5525" w:rsidP="006C5525">
            <w:pPr>
              <w:spacing w:after="0"/>
            </w:pPr>
          </w:p>
        </w:tc>
      </w:tr>
      <w:tr w:rsidR="005F36F8" w14:paraId="0392F408" w14:textId="77777777" w:rsidTr="00F1785A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C4FA" w14:textId="29CA4D1F" w:rsidR="005F36F8" w:rsidRDefault="004061E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9991" w14:textId="7E047F06" w:rsidR="005F36F8" w:rsidRDefault="006C5525" w:rsidP="00B45444">
            <w:pPr>
              <w:pStyle w:val="TAL"/>
              <w:rPr>
                <w:rFonts w:eastAsiaTheme="minorEastAsia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</w:t>
            </w:r>
            <w:r w:rsidR="00B45444">
              <w:rPr>
                <w:rFonts w:cs="Arial"/>
                <w:sz w:val="16"/>
                <w:szCs w:val="16"/>
              </w:rPr>
              <w:t xml:space="preserve"> of MOP</w:t>
            </w:r>
            <w:r w:rsidR="00B45444">
              <w:rPr>
                <w:rFonts w:cs="Arial" w:hint="eastAsia"/>
                <w:sz w:val="16"/>
                <w:szCs w:val="16"/>
              </w:rPr>
              <w:t>,</w:t>
            </w:r>
            <w:r w:rsidR="00B45444">
              <w:rPr>
                <w:rFonts w:cs="Arial"/>
                <w:sz w:val="16"/>
                <w:szCs w:val="16"/>
              </w:rPr>
              <w:t xml:space="preserve"> MPR, A-MPR and </w:t>
            </w:r>
            <w:r w:rsidR="00B45444" w:rsidRPr="00B45444">
              <w:rPr>
                <w:rFonts w:cs="Arial" w:hint="eastAsia"/>
                <w:sz w:val="16"/>
                <w:szCs w:val="16"/>
              </w:rPr>
              <w:t>Configured transmitted power</w:t>
            </w:r>
            <w:r w:rsidR="00B45444">
              <w:rPr>
                <w:rFonts w:cs="Arial"/>
                <w:sz w:val="16"/>
                <w:szCs w:val="16"/>
              </w:rPr>
              <w:t xml:space="preserve"> for </w:t>
            </w:r>
            <w:r w:rsidR="00B45444" w:rsidRPr="00B45444">
              <w:rPr>
                <w:rFonts w:cs="Arial"/>
                <w:sz w:val="16"/>
                <w:szCs w:val="16"/>
              </w:rPr>
              <w:t>EN-DC combinations with 3CC uplink and 2 different bands (2CC LTE, 1CC NR FR1)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1522" w14:textId="42501C97" w:rsidR="005F36F8" w:rsidRDefault="0042572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D84365">
              <w:rPr>
                <w:rFonts w:cs="Arial"/>
                <w:sz w:val="16"/>
                <w:szCs w:val="16"/>
              </w:rPr>
              <w:t>96</w:t>
            </w:r>
          </w:p>
          <w:p w14:paraId="45FEA1CD" w14:textId="1665AF9D" w:rsidR="005F36F8" w:rsidRDefault="0042572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 w:rsidR="00F1785A">
              <w:rPr>
                <w:rFonts w:eastAsiaTheme="minorEastAsia" w:cs="Arial"/>
                <w:sz w:val="16"/>
                <w:szCs w:val="16"/>
              </w:rPr>
              <w:t>June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eastAsiaTheme="minorEastAsia" w:cs="Arial" w:hint="eastAsia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1741" w14:textId="77777777" w:rsidR="005F36F8" w:rsidRDefault="005F36F8">
            <w:pPr>
              <w:spacing w:after="0"/>
            </w:pPr>
          </w:p>
        </w:tc>
      </w:tr>
      <w:tr w:rsidR="005F36F8" w14:paraId="6922B8D1" w14:textId="77777777" w:rsidTr="00F1785A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7B19" w14:textId="77777777" w:rsidR="005F36F8" w:rsidRDefault="0042572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3DA8" w14:textId="4637953D" w:rsidR="005F36F8" w:rsidRDefault="006C5525" w:rsidP="0053108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test</w:t>
            </w:r>
            <w:r w:rsidR="00425722">
              <w:rPr>
                <w:rFonts w:cs="Arial"/>
                <w:sz w:val="16"/>
                <w:szCs w:val="16"/>
              </w:rPr>
              <w:t xml:space="preserve"> applicability for </w:t>
            </w:r>
            <w:r w:rsidR="00531086" w:rsidRPr="00B45444">
              <w:rPr>
                <w:rFonts w:cs="Arial"/>
                <w:sz w:val="16"/>
                <w:szCs w:val="16"/>
              </w:rPr>
              <w:t>EN-DC combinations with 3CC uplink and 2 different bands (2CC LTE, 1CC NR FR1)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2C20" w14:textId="7593D534" w:rsidR="005F36F8" w:rsidRDefault="0042572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D84365">
              <w:rPr>
                <w:rFonts w:cs="Arial"/>
                <w:sz w:val="16"/>
                <w:szCs w:val="16"/>
              </w:rPr>
              <w:t>96</w:t>
            </w:r>
          </w:p>
          <w:p w14:paraId="1E8A9627" w14:textId="436720EE" w:rsidR="005F36F8" w:rsidRDefault="00425722" w:rsidP="004F764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 w:rsidR="00F1785A">
              <w:rPr>
                <w:rFonts w:eastAsiaTheme="minorEastAsia" w:cs="Arial"/>
                <w:sz w:val="16"/>
                <w:szCs w:val="16"/>
              </w:rPr>
              <w:t>June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eastAsiaTheme="minorEastAsia" w:cs="Arial" w:hint="eastAsia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176E" w14:textId="77777777" w:rsidR="005F36F8" w:rsidRDefault="005F36F8">
            <w:pPr>
              <w:spacing w:after="0"/>
              <w:rPr>
                <w:rFonts w:ascii="Arial" w:hAnsi="Arial" w:cs="Arial"/>
              </w:rPr>
            </w:pPr>
          </w:p>
        </w:tc>
      </w:tr>
      <w:tr w:rsidR="006C5525" w14:paraId="495036DA" w14:textId="77777777" w:rsidTr="00F1785A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23A3" w14:textId="68857ABB" w:rsidR="006C5525" w:rsidRDefault="006C552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</w:rPr>
              <w:t>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E254" w14:textId="2E23A5F4" w:rsidR="006C5525" w:rsidRDefault="003206F2" w:rsidP="00531086">
            <w:pPr>
              <w:pStyle w:val="TAL"/>
              <w:rPr>
                <w:rFonts w:cs="Arial"/>
                <w:sz w:val="16"/>
                <w:szCs w:val="16"/>
              </w:rPr>
            </w:pPr>
            <w:r w:rsidRPr="00B47D2E">
              <w:rPr>
                <w:rFonts w:cs="Arial"/>
                <w:sz w:val="16"/>
                <w:szCs w:val="16"/>
              </w:rPr>
              <w:t xml:space="preserve">Derivation of test points for </w:t>
            </w:r>
            <w:r w:rsidR="00482A93" w:rsidRPr="00B45444">
              <w:rPr>
                <w:rFonts w:cs="Arial"/>
                <w:sz w:val="16"/>
                <w:szCs w:val="16"/>
              </w:rPr>
              <w:t>EN-DC combinations with 3CC uplink and 2 different bands (2CC LTE, 1CC NR FR1)</w:t>
            </w:r>
            <w:r w:rsidRPr="00B47D2E">
              <w:rPr>
                <w:rFonts w:cs="Arial"/>
                <w:sz w:val="16"/>
                <w:szCs w:val="16"/>
              </w:rPr>
              <w:t xml:space="preserve">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986F" w14:textId="2A8DFDA4" w:rsidR="003206F2" w:rsidRDefault="003206F2" w:rsidP="003206F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D84365">
              <w:rPr>
                <w:rFonts w:cs="Arial"/>
                <w:sz w:val="16"/>
                <w:szCs w:val="16"/>
              </w:rPr>
              <w:t>96</w:t>
            </w:r>
          </w:p>
          <w:p w14:paraId="53B4A09C" w14:textId="24483CB8" w:rsidR="006C5525" w:rsidRDefault="003206F2" w:rsidP="00F1785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 w:rsidR="00F1785A">
              <w:rPr>
                <w:rFonts w:eastAsiaTheme="minorEastAsia" w:cs="Arial"/>
                <w:sz w:val="16"/>
                <w:szCs w:val="16"/>
              </w:rPr>
              <w:t>June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eastAsiaTheme="minorEastAsia" w:cs="Arial" w:hint="eastAsia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5052" w14:textId="77777777" w:rsidR="006C5525" w:rsidRDefault="006C5525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7A50B05D" w14:textId="77777777" w:rsidR="00B1382B" w:rsidRDefault="00B1382B" w:rsidP="00B1382B"/>
    <w:p w14:paraId="7FF9F921" w14:textId="77777777" w:rsidR="005F36F8" w:rsidRDefault="00425722">
      <w:pPr>
        <w:pStyle w:val="2"/>
        <w:spacing w:before="0"/>
      </w:pPr>
      <w:r>
        <w:t>6</w:t>
      </w:r>
      <w:r>
        <w:tab/>
        <w:t>Work item Rapporteur(s)</w:t>
      </w:r>
    </w:p>
    <w:p w14:paraId="33D75D4D" w14:textId="117B8F76" w:rsidR="005F36F8" w:rsidRDefault="004F0773">
      <w:pPr>
        <w:rPr>
          <w:rFonts w:ascii="Arial" w:hAnsi="Arial" w:cs="Arial"/>
        </w:rPr>
      </w:pPr>
      <w:r>
        <w:rPr>
          <w:rFonts w:ascii="Arial" w:hAnsi="Arial" w:cs="Arial"/>
        </w:rPr>
        <w:t>ZHANG, Yaping</w:t>
      </w:r>
      <w:r w:rsidR="00476565">
        <w:rPr>
          <w:rFonts w:ascii="Arial" w:hAnsi="Arial" w:cs="Arial"/>
        </w:rPr>
        <w:t xml:space="preserve"> </w:t>
      </w:r>
      <w:r w:rsidR="00425722">
        <w:rPr>
          <w:rFonts w:ascii="Arial" w:hAnsi="Arial" w:cs="Arial" w:hint="eastAsia"/>
        </w:rPr>
        <w:t>(</w:t>
      </w:r>
      <w:r>
        <w:rPr>
          <w:rFonts w:ascii="Arial" w:hAnsi="Arial" w:cs="Arial"/>
        </w:rPr>
        <w:t>Huawei</w:t>
      </w:r>
      <w:r w:rsidR="00425722">
        <w:rPr>
          <w:rFonts w:ascii="Arial" w:hAnsi="Arial" w:cs="Arial" w:hint="eastAsia"/>
        </w:rPr>
        <w:t>)</w:t>
      </w:r>
      <w:r w:rsidR="00425722">
        <w:rPr>
          <w:rFonts w:ascii="Arial" w:hAnsi="Arial" w:cs="Arial"/>
        </w:rPr>
        <w:t xml:space="preserve"> </w:t>
      </w:r>
    </w:p>
    <w:p w14:paraId="6823259E" w14:textId="0D6F6C2C" w:rsidR="005F36F8" w:rsidRDefault="00F26E8A">
      <w:pPr>
        <w:ind w:right="-99"/>
        <w:rPr>
          <w:rFonts w:ascii="Arial" w:hAnsi="Arial" w:cs="Arial"/>
        </w:rPr>
      </w:pPr>
      <w:hyperlink r:id="rId14" w:history="1">
        <w:r w:rsidR="00476565" w:rsidRPr="00646E5F">
          <w:rPr>
            <w:rStyle w:val="af3"/>
            <w:rFonts w:ascii="Arial" w:hAnsi="Arial" w:cs="Arial"/>
          </w:rPr>
          <w:t>zhangyaping13@huawei.com</w:t>
        </w:r>
      </w:hyperlink>
    </w:p>
    <w:p w14:paraId="276705A7" w14:textId="77777777" w:rsidR="005F36F8" w:rsidRDefault="00425722">
      <w:pPr>
        <w:pStyle w:val="2"/>
        <w:spacing w:before="0"/>
      </w:pPr>
      <w:r>
        <w:t>7</w:t>
      </w:r>
      <w:r>
        <w:tab/>
        <w:t>Work item leadership</w:t>
      </w:r>
    </w:p>
    <w:p w14:paraId="365096AF" w14:textId="77777777" w:rsidR="005F36F8" w:rsidRDefault="00425722"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 w14:paraId="4CB18832" w14:textId="77777777" w:rsidR="005F36F8" w:rsidRDefault="005F36F8">
      <w:pPr>
        <w:spacing w:after="0"/>
        <w:ind w:right="-96"/>
      </w:pPr>
    </w:p>
    <w:p w14:paraId="51C2D116" w14:textId="77777777" w:rsidR="005F36F8" w:rsidRDefault="00425722">
      <w:pPr>
        <w:pStyle w:val="2"/>
        <w:spacing w:before="0"/>
      </w:pPr>
      <w:r>
        <w:t>8</w:t>
      </w:r>
      <w:r>
        <w:tab/>
        <w:t xml:space="preserve">Aspects that involve other WGs </w:t>
      </w:r>
    </w:p>
    <w:p w14:paraId="39DC1A8D" w14:textId="77777777" w:rsidR="005F36F8" w:rsidRDefault="00425722">
      <w:r>
        <w:t>None</w:t>
      </w:r>
    </w:p>
    <w:p w14:paraId="4BF359BB" w14:textId="77777777" w:rsidR="005F36F8" w:rsidRDefault="00425722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7"/>
      </w:tblGrid>
      <w:tr w:rsidR="005F36F8" w14:paraId="3B7346A5" w14:textId="77777777" w:rsidTr="00353743">
        <w:trPr>
          <w:jc w:val="center"/>
        </w:trPr>
        <w:tc>
          <w:tcPr>
            <w:tcW w:w="0" w:type="auto"/>
            <w:shd w:val="clear" w:color="auto" w:fill="E0E0E0"/>
          </w:tcPr>
          <w:p w14:paraId="51C631DA" w14:textId="77777777" w:rsidR="005F36F8" w:rsidRDefault="00425722">
            <w:pPr>
              <w:pStyle w:val="TAH"/>
            </w:pPr>
            <w:r>
              <w:t>Supporting IM name</w:t>
            </w:r>
          </w:p>
        </w:tc>
      </w:tr>
      <w:tr w:rsidR="005F36F8" w14:paraId="0ED8BB90" w14:textId="77777777" w:rsidTr="00353743">
        <w:trPr>
          <w:jc w:val="center"/>
        </w:trPr>
        <w:tc>
          <w:tcPr>
            <w:tcW w:w="0" w:type="auto"/>
            <w:shd w:val="clear" w:color="auto" w:fill="auto"/>
          </w:tcPr>
          <w:p w14:paraId="506A0899" w14:textId="02DC671D" w:rsidR="005F36F8" w:rsidRDefault="00C36A6D">
            <w:pPr>
              <w:pStyle w:val="TAL"/>
              <w:rPr>
                <w:rFonts w:eastAsiaTheme="minorEastAsia"/>
                <w:kern w:val="2"/>
              </w:rPr>
            </w:pPr>
            <w:r>
              <w:rPr>
                <w:kern w:val="2"/>
              </w:rPr>
              <w:t>Huawei</w:t>
            </w:r>
          </w:p>
        </w:tc>
      </w:tr>
      <w:tr w:rsidR="005F36F8" w14:paraId="3D9C06F5" w14:textId="77777777" w:rsidTr="00353743">
        <w:trPr>
          <w:jc w:val="center"/>
        </w:trPr>
        <w:tc>
          <w:tcPr>
            <w:tcW w:w="0" w:type="auto"/>
            <w:shd w:val="clear" w:color="auto" w:fill="auto"/>
          </w:tcPr>
          <w:p w14:paraId="2BA03EF5" w14:textId="6EA27A68" w:rsidR="005F36F8" w:rsidRDefault="00700554">
            <w:pPr>
              <w:pStyle w:val="TAL"/>
              <w:rPr>
                <w:rFonts w:eastAsiaTheme="minorEastAsia"/>
                <w:kern w:val="2"/>
              </w:rPr>
            </w:pPr>
            <w:r>
              <w:rPr>
                <w:rFonts w:eastAsiaTheme="minorEastAsia" w:hint="eastAsia"/>
                <w:kern w:val="2"/>
              </w:rPr>
              <w:t>H</w:t>
            </w:r>
            <w:r>
              <w:rPr>
                <w:rFonts w:eastAsiaTheme="minorEastAsia"/>
                <w:kern w:val="2"/>
              </w:rPr>
              <w:t>iSilicon</w:t>
            </w:r>
          </w:p>
        </w:tc>
      </w:tr>
      <w:tr w:rsidR="00C85CDC" w14:paraId="631843A5" w14:textId="77777777" w:rsidTr="00353743">
        <w:trPr>
          <w:jc w:val="center"/>
        </w:trPr>
        <w:tc>
          <w:tcPr>
            <w:tcW w:w="0" w:type="auto"/>
            <w:shd w:val="clear" w:color="auto" w:fill="auto"/>
          </w:tcPr>
          <w:p w14:paraId="25C3C98F" w14:textId="18F8026D" w:rsidR="00C85CDC" w:rsidRDefault="00700554">
            <w:pPr>
              <w:pStyle w:val="TAL"/>
              <w:rPr>
                <w:kern w:val="2"/>
              </w:rPr>
            </w:pPr>
            <w:r>
              <w:t>Telstra</w:t>
            </w:r>
          </w:p>
        </w:tc>
      </w:tr>
      <w:tr w:rsidR="005F36F8" w14:paraId="43C182D1" w14:textId="77777777" w:rsidTr="00353743">
        <w:trPr>
          <w:jc w:val="center"/>
        </w:trPr>
        <w:tc>
          <w:tcPr>
            <w:tcW w:w="0" w:type="auto"/>
            <w:shd w:val="clear" w:color="auto" w:fill="auto"/>
          </w:tcPr>
          <w:p w14:paraId="34E802D5" w14:textId="019BC481" w:rsidR="005F36F8" w:rsidRDefault="00353743">
            <w:pPr>
              <w:pStyle w:val="TAL"/>
              <w:rPr>
                <w:rFonts w:eastAsiaTheme="minorEastAsia"/>
                <w:color w:val="000000"/>
                <w:kern w:val="2"/>
              </w:rPr>
            </w:pPr>
            <w:fldSimple w:instr=" DOCPROPERTY  SourceIfWg  \* MERGEFORMAT ">
              <w:r>
                <w:t>China Telecommunications</w:t>
              </w:r>
            </w:fldSimple>
          </w:p>
        </w:tc>
      </w:tr>
      <w:tr w:rsidR="005F36F8" w14:paraId="13A9A299" w14:textId="77777777" w:rsidTr="00353743">
        <w:trPr>
          <w:jc w:val="center"/>
        </w:trPr>
        <w:tc>
          <w:tcPr>
            <w:tcW w:w="0" w:type="auto"/>
            <w:shd w:val="clear" w:color="auto" w:fill="auto"/>
          </w:tcPr>
          <w:p w14:paraId="71C452CE" w14:textId="7E25F1C4" w:rsidR="005F36F8" w:rsidRDefault="00353743">
            <w:pPr>
              <w:pStyle w:val="TAL"/>
              <w:rPr>
                <w:rFonts w:eastAsiaTheme="minorEastAsia"/>
                <w:color w:val="000000"/>
                <w:kern w:val="2"/>
                <w:lang w:eastAsia="ko-KR"/>
              </w:rPr>
            </w:pPr>
            <w:r>
              <w:rPr>
                <w:rFonts w:eastAsiaTheme="minorEastAsia"/>
                <w:color w:val="000000"/>
                <w:kern w:val="2"/>
                <w:lang w:eastAsia="ko-KR"/>
              </w:rPr>
              <w:t>O</w:t>
            </w:r>
            <w:r>
              <w:rPr>
                <w:rFonts w:eastAsiaTheme="minorEastAsia" w:hint="eastAsia"/>
                <w:color w:val="000000"/>
                <w:kern w:val="2"/>
              </w:rPr>
              <w:t>range</w:t>
            </w:r>
          </w:p>
        </w:tc>
      </w:tr>
      <w:tr w:rsidR="005F36F8" w14:paraId="4CA7F500" w14:textId="77777777" w:rsidTr="00353743">
        <w:trPr>
          <w:jc w:val="center"/>
        </w:trPr>
        <w:tc>
          <w:tcPr>
            <w:tcW w:w="0" w:type="auto"/>
            <w:shd w:val="clear" w:color="auto" w:fill="auto"/>
          </w:tcPr>
          <w:p w14:paraId="6DCF8180" w14:textId="405F4B6E" w:rsidR="005F36F8" w:rsidRDefault="005F36F8">
            <w:pPr>
              <w:pStyle w:val="TAL"/>
              <w:rPr>
                <w:kern w:val="2"/>
              </w:rPr>
            </w:pPr>
          </w:p>
        </w:tc>
      </w:tr>
      <w:tr w:rsidR="005F36F8" w14:paraId="505E4C55" w14:textId="77777777" w:rsidTr="00353743">
        <w:trPr>
          <w:jc w:val="center"/>
        </w:trPr>
        <w:tc>
          <w:tcPr>
            <w:tcW w:w="0" w:type="auto"/>
            <w:shd w:val="clear" w:color="auto" w:fill="auto"/>
          </w:tcPr>
          <w:p w14:paraId="626ED13F" w14:textId="22DD8105" w:rsidR="005F36F8" w:rsidRDefault="005F36F8">
            <w:pPr>
              <w:pStyle w:val="TAL"/>
              <w:rPr>
                <w:kern w:val="2"/>
              </w:rPr>
            </w:pPr>
          </w:p>
        </w:tc>
      </w:tr>
      <w:tr w:rsidR="005F36F8" w14:paraId="2A5C5FD9" w14:textId="77777777" w:rsidTr="00353743">
        <w:trPr>
          <w:jc w:val="center"/>
        </w:trPr>
        <w:tc>
          <w:tcPr>
            <w:tcW w:w="0" w:type="auto"/>
            <w:shd w:val="clear" w:color="auto" w:fill="auto"/>
          </w:tcPr>
          <w:p w14:paraId="4CA328AD" w14:textId="77777777" w:rsidR="005F36F8" w:rsidRDefault="005F36F8">
            <w:pPr>
              <w:pStyle w:val="TAL"/>
            </w:pPr>
          </w:p>
        </w:tc>
      </w:tr>
      <w:tr w:rsidR="005F36F8" w14:paraId="08B2FE07" w14:textId="77777777" w:rsidTr="00353743">
        <w:trPr>
          <w:jc w:val="center"/>
        </w:trPr>
        <w:tc>
          <w:tcPr>
            <w:tcW w:w="0" w:type="auto"/>
            <w:shd w:val="clear" w:color="auto" w:fill="auto"/>
          </w:tcPr>
          <w:p w14:paraId="34D5C9FF" w14:textId="77777777" w:rsidR="005F36F8" w:rsidRDefault="005F36F8">
            <w:pPr>
              <w:pStyle w:val="TAL"/>
            </w:pPr>
          </w:p>
        </w:tc>
      </w:tr>
    </w:tbl>
    <w:p w14:paraId="55C80378" w14:textId="77777777" w:rsidR="005F36F8" w:rsidRDefault="005F36F8"/>
    <w:p w14:paraId="753A03E2" w14:textId="77777777" w:rsidR="005F36F8" w:rsidRDefault="005F36F8"/>
    <w:sectPr w:rsidR="005F36F8" w:rsidSect="005F36F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AAA74A" w14:textId="77777777" w:rsidR="00F26E8A" w:rsidRDefault="00F26E8A" w:rsidP="005F36F8">
      <w:pPr>
        <w:spacing w:after="0"/>
      </w:pPr>
      <w:r>
        <w:separator/>
      </w:r>
    </w:p>
  </w:endnote>
  <w:endnote w:type="continuationSeparator" w:id="0">
    <w:p w14:paraId="5CCFB571" w14:textId="77777777" w:rsidR="00F26E8A" w:rsidRDefault="00F26E8A" w:rsidP="005F36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C9D526" w14:textId="77777777" w:rsidR="00F26E8A" w:rsidRDefault="00F26E8A">
      <w:pPr>
        <w:spacing w:after="0"/>
      </w:pPr>
      <w:r>
        <w:separator/>
      </w:r>
    </w:p>
  </w:footnote>
  <w:footnote w:type="continuationSeparator" w:id="0">
    <w:p w14:paraId="1C7C84C5" w14:textId="77777777" w:rsidR="00F26E8A" w:rsidRDefault="00F26E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E01DDC"/>
    <w:multiLevelType w:val="multilevel"/>
    <w:tmpl w:val="6E5073A4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67F2C20"/>
    <w:multiLevelType w:val="multilevel"/>
    <w:tmpl w:val="167F2C2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3355193"/>
    <w:multiLevelType w:val="hybridMultilevel"/>
    <w:tmpl w:val="2B42DE02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85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305" w:hanging="420"/>
      </w:pPr>
    </w:lvl>
    <w:lvl w:ilvl="3" w:tplc="0409000F" w:tentative="1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3" w15:restartNumberingAfterBreak="0">
    <w:nsid w:val="5B7F5E8B"/>
    <w:multiLevelType w:val="multilevel"/>
    <w:tmpl w:val="5B7F5E8B"/>
    <w:lvl w:ilvl="0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ttachedTemplate r:id="rId1"/>
  <w:linkStyles/>
  <w:trackRevision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4338D"/>
    <w:rsid w:val="00000074"/>
    <w:rsid w:val="00003B9A"/>
    <w:rsid w:val="00005549"/>
    <w:rsid w:val="00006EF7"/>
    <w:rsid w:val="00011074"/>
    <w:rsid w:val="0001220A"/>
    <w:rsid w:val="000132D1"/>
    <w:rsid w:val="000205C5"/>
    <w:rsid w:val="00025316"/>
    <w:rsid w:val="0003434C"/>
    <w:rsid w:val="00037C06"/>
    <w:rsid w:val="00044DAE"/>
    <w:rsid w:val="00052BF8"/>
    <w:rsid w:val="00057116"/>
    <w:rsid w:val="00061E5E"/>
    <w:rsid w:val="00064129"/>
    <w:rsid w:val="00064CB2"/>
    <w:rsid w:val="00066954"/>
    <w:rsid w:val="00067741"/>
    <w:rsid w:val="00072A56"/>
    <w:rsid w:val="00075FF4"/>
    <w:rsid w:val="00076881"/>
    <w:rsid w:val="00082CCB"/>
    <w:rsid w:val="00086D74"/>
    <w:rsid w:val="00093420"/>
    <w:rsid w:val="000A3125"/>
    <w:rsid w:val="000A4514"/>
    <w:rsid w:val="000A7BCC"/>
    <w:rsid w:val="000B0519"/>
    <w:rsid w:val="000B12B0"/>
    <w:rsid w:val="000B1ABD"/>
    <w:rsid w:val="000B1D80"/>
    <w:rsid w:val="000B61FD"/>
    <w:rsid w:val="000B6727"/>
    <w:rsid w:val="000B7283"/>
    <w:rsid w:val="000B74EA"/>
    <w:rsid w:val="000C0BF7"/>
    <w:rsid w:val="000C5FE3"/>
    <w:rsid w:val="000C7351"/>
    <w:rsid w:val="000D122A"/>
    <w:rsid w:val="000D4D98"/>
    <w:rsid w:val="000E55AD"/>
    <w:rsid w:val="000E630D"/>
    <w:rsid w:val="000F3A7A"/>
    <w:rsid w:val="000F4462"/>
    <w:rsid w:val="001001BD"/>
    <w:rsid w:val="00102222"/>
    <w:rsid w:val="00110054"/>
    <w:rsid w:val="00110C5F"/>
    <w:rsid w:val="00110FC7"/>
    <w:rsid w:val="00120541"/>
    <w:rsid w:val="001211F3"/>
    <w:rsid w:val="0012187C"/>
    <w:rsid w:val="00127B5D"/>
    <w:rsid w:val="00135019"/>
    <w:rsid w:val="001416D3"/>
    <w:rsid w:val="00160FD7"/>
    <w:rsid w:val="0016471B"/>
    <w:rsid w:val="00166A1B"/>
    <w:rsid w:val="001717F6"/>
    <w:rsid w:val="00171925"/>
    <w:rsid w:val="001728FB"/>
    <w:rsid w:val="00173998"/>
    <w:rsid w:val="00174617"/>
    <w:rsid w:val="00174638"/>
    <w:rsid w:val="001759A7"/>
    <w:rsid w:val="00176097"/>
    <w:rsid w:val="001808F9"/>
    <w:rsid w:val="001852A9"/>
    <w:rsid w:val="001A4192"/>
    <w:rsid w:val="001C077C"/>
    <w:rsid w:val="001C0C81"/>
    <w:rsid w:val="001C2C3C"/>
    <w:rsid w:val="001C3BC4"/>
    <w:rsid w:val="001C5C86"/>
    <w:rsid w:val="001C718D"/>
    <w:rsid w:val="001D07A9"/>
    <w:rsid w:val="001D0C74"/>
    <w:rsid w:val="001D34C6"/>
    <w:rsid w:val="001D6CB2"/>
    <w:rsid w:val="001E14C4"/>
    <w:rsid w:val="001F3FF4"/>
    <w:rsid w:val="001F7EB4"/>
    <w:rsid w:val="002000C2"/>
    <w:rsid w:val="00205F25"/>
    <w:rsid w:val="0021457C"/>
    <w:rsid w:val="00214641"/>
    <w:rsid w:val="00221B1E"/>
    <w:rsid w:val="00227081"/>
    <w:rsid w:val="00240DCD"/>
    <w:rsid w:val="00245762"/>
    <w:rsid w:val="002475E6"/>
    <w:rsid w:val="0024786B"/>
    <w:rsid w:val="00247D8D"/>
    <w:rsid w:val="002502D4"/>
    <w:rsid w:val="00251D80"/>
    <w:rsid w:val="00253ACF"/>
    <w:rsid w:val="00254FB5"/>
    <w:rsid w:val="00255315"/>
    <w:rsid w:val="002578BD"/>
    <w:rsid w:val="00260CE7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B4AD7"/>
    <w:rsid w:val="002C1C50"/>
    <w:rsid w:val="002E55A4"/>
    <w:rsid w:val="002E5FB8"/>
    <w:rsid w:val="002E6A7D"/>
    <w:rsid w:val="002E7A9E"/>
    <w:rsid w:val="002F3C41"/>
    <w:rsid w:val="002F6C5C"/>
    <w:rsid w:val="0030045C"/>
    <w:rsid w:val="00307C70"/>
    <w:rsid w:val="003205AD"/>
    <w:rsid w:val="003206F2"/>
    <w:rsid w:val="00323B8E"/>
    <w:rsid w:val="0033027D"/>
    <w:rsid w:val="00330A42"/>
    <w:rsid w:val="0033370A"/>
    <w:rsid w:val="00334B0E"/>
    <w:rsid w:val="00335E97"/>
    <w:rsid w:val="00335FB2"/>
    <w:rsid w:val="00344158"/>
    <w:rsid w:val="00347B74"/>
    <w:rsid w:val="00353743"/>
    <w:rsid w:val="00355CB6"/>
    <w:rsid w:val="0036480E"/>
    <w:rsid w:val="00366257"/>
    <w:rsid w:val="00367D42"/>
    <w:rsid w:val="00384684"/>
    <w:rsid w:val="0038516D"/>
    <w:rsid w:val="003869D7"/>
    <w:rsid w:val="00390973"/>
    <w:rsid w:val="00390A0C"/>
    <w:rsid w:val="003930A2"/>
    <w:rsid w:val="003A036A"/>
    <w:rsid w:val="003A08AA"/>
    <w:rsid w:val="003A1EB0"/>
    <w:rsid w:val="003A25F9"/>
    <w:rsid w:val="003A4B21"/>
    <w:rsid w:val="003B3A93"/>
    <w:rsid w:val="003C0F14"/>
    <w:rsid w:val="003C2DA6"/>
    <w:rsid w:val="003C6DA6"/>
    <w:rsid w:val="003D0F39"/>
    <w:rsid w:val="003D11D2"/>
    <w:rsid w:val="003D2781"/>
    <w:rsid w:val="003D62A9"/>
    <w:rsid w:val="003E359F"/>
    <w:rsid w:val="003E6960"/>
    <w:rsid w:val="003F04C7"/>
    <w:rsid w:val="003F268E"/>
    <w:rsid w:val="003F3963"/>
    <w:rsid w:val="003F7142"/>
    <w:rsid w:val="003F7B3D"/>
    <w:rsid w:val="00400405"/>
    <w:rsid w:val="0040240E"/>
    <w:rsid w:val="004061E6"/>
    <w:rsid w:val="00411698"/>
    <w:rsid w:val="00414164"/>
    <w:rsid w:val="0041789B"/>
    <w:rsid w:val="00421BF0"/>
    <w:rsid w:val="004223B5"/>
    <w:rsid w:val="00425722"/>
    <w:rsid w:val="004260A5"/>
    <w:rsid w:val="00432283"/>
    <w:rsid w:val="0043745F"/>
    <w:rsid w:val="00437DFD"/>
    <w:rsid w:val="00437F58"/>
    <w:rsid w:val="0044029F"/>
    <w:rsid w:val="00440BC9"/>
    <w:rsid w:val="00445DDE"/>
    <w:rsid w:val="00454609"/>
    <w:rsid w:val="00455DE4"/>
    <w:rsid w:val="0046468B"/>
    <w:rsid w:val="00470DE3"/>
    <w:rsid w:val="00473D44"/>
    <w:rsid w:val="00473DC5"/>
    <w:rsid w:val="00474B4B"/>
    <w:rsid w:val="00476565"/>
    <w:rsid w:val="004816CC"/>
    <w:rsid w:val="0048267C"/>
    <w:rsid w:val="00482A93"/>
    <w:rsid w:val="004876B9"/>
    <w:rsid w:val="00491E61"/>
    <w:rsid w:val="004929E4"/>
    <w:rsid w:val="00493A79"/>
    <w:rsid w:val="00495840"/>
    <w:rsid w:val="004A40BE"/>
    <w:rsid w:val="004A6A60"/>
    <w:rsid w:val="004A7DB5"/>
    <w:rsid w:val="004C0726"/>
    <w:rsid w:val="004C634D"/>
    <w:rsid w:val="004D24B9"/>
    <w:rsid w:val="004E0FEE"/>
    <w:rsid w:val="004E227D"/>
    <w:rsid w:val="004E2CE2"/>
    <w:rsid w:val="004E5172"/>
    <w:rsid w:val="004E6F8A"/>
    <w:rsid w:val="004E7BD4"/>
    <w:rsid w:val="004F0773"/>
    <w:rsid w:val="004F764C"/>
    <w:rsid w:val="00501091"/>
    <w:rsid w:val="00502CD2"/>
    <w:rsid w:val="00504E33"/>
    <w:rsid w:val="00506934"/>
    <w:rsid w:val="005123D9"/>
    <w:rsid w:val="005128B4"/>
    <w:rsid w:val="00514F26"/>
    <w:rsid w:val="00522E8D"/>
    <w:rsid w:val="00531086"/>
    <w:rsid w:val="00544BC6"/>
    <w:rsid w:val="0055216E"/>
    <w:rsid w:val="00552C2C"/>
    <w:rsid w:val="00553EAD"/>
    <w:rsid w:val="005555B7"/>
    <w:rsid w:val="005562A8"/>
    <w:rsid w:val="005573BB"/>
    <w:rsid w:val="00557B2E"/>
    <w:rsid w:val="00561267"/>
    <w:rsid w:val="005674C7"/>
    <w:rsid w:val="00571E3F"/>
    <w:rsid w:val="00574059"/>
    <w:rsid w:val="00584736"/>
    <w:rsid w:val="00584CEF"/>
    <w:rsid w:val="00586951"/>
    <w:rsid w:val="00590087"/>
    <w:rsid w:val="0059081D"/>
    <w:rsid w:val="005A032D"/>
    <w:rsid w:val="005A6DD1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5F36F8"/>
    <w:rsid w:val="006000FA"/>
    <w:rsid w:val="00607A44"/>
    <w:rsid w:val="006101DA"/>
    <w:rsid w:val="00611EC4"/>
    <w:rsid w:val="00612542"/>
    <w:rsid w:val="006146D2"/>
    <w:rsid w:val="00620B3F"/>
    <w:rsid w:val="006239E7"/>
    <w:rsid w:val="006250F2"/>
    <w:rsid w:val="006254C4"/>
    <w:rsid w:val="00627C99"/>
    <w:rsid w:val="006323BE"/>
    <w:rsid w:val="006341A4"/>
    <w:rsid w:val="00640875"/>
    <w:rsid w:val="006418C6"/>
    <w:rsid w:val="00641CF1"/>
    <w:rsid w:val="00641ED8"/>
    <w:rsid w:val="00643DB7"/>
    <w:rsid w:val="00654893"/>
    <w:rsid w:val="00660B4B"/>
    <w:rsid w:val="006633A4"/>
    <w:rsid w:val="00667DD2"/>
    <w:rsid w:val="00671BBB"/>
    <w:rsid w:val="00671D59"/>
    <w:rsid w:val="00673564"/>
    <w:rsid w:val="00682237"/>
    <w:rsid w:val="00686F46"/>
    <w:rsid w:val="006A0EF8"/>
    <w:rsid w:val="006A1A95"/>
    <w:rsid w:val="006A3FC2"/>
    <w:rsid w:val="006A45BA"/>
    <w:rsid w:val="006B17DC"/>
    <w:rsid w:val="006B2C76"/>
    <w:rsid w:val="006B4280"/>
    <w:rsid w:val="006B4B1C"/>
    <w:rsid w:val="006C4991"/>
    <w:rsid w:val="006C5525"/>
    <w:rsid w:val="006C66FC"/>
    <w:rsid w:val="006E0F19"/>
    <w:rsid w:val="006E1FDA"/>
    <w:rsid w:val="006E5E87"/>
    <w:rsid w:val="006E5EA2"/>
    <w:rsid w:val="006E6164"/>
    <w:rsid w:val="006E78F2"/>
    <w:rsid w:val="006F0BBA"/>
    <w:rsid w:val="006F2155"/>
    <w:rsid w:val="00700554"/>
    <w:rsid w:val="0070583D"/>
    <w:rsid w:val="0070606C"/>
    <w:rsid w:val="00706A1A"/>
    <w:rsid w:val="00707673"/>
    <w:rsid w:val="007162BE"/>
    <w:rsid w:val="00716583"/>
    <w:rsid w:val="00720B0E"/>
    <w:rsid w:val="00722267"/>
    <w:rsid w:val="007423CA"/>
    <w:rsid w:val="00742AC2"/>
    <w:rsid w:val="00746F46"/>
    <w:rsid w:val="0075252A"/>
    <w:rsid w:val="0076388B"/>
    <w:rsid w:val="00764B84"/>
    <w:rsid w:val="00765028"/>
    <w:rsid w:val="00775215"/>
    <w:rsid w:val="0078034D"/>
    <w:rsid w:val="007869CF"/>
    <w:rsid w:val="00790BCC"/>
    <w:rsid w:val="00795CEE"/>
    <w:rsid w:val="00796F94"/>
    <w:rsid w:val="007974F5"/>
    <w:rsid w:val="00797B34"/>
    <w:rsid w:val="007A5AA5"/>
    <w:rsid w:val="007A6136"/>
    <w:rsid w:val="007B0F49"/>
    <w:rsid w:val="007B1429"/>
    <w:rsid w:val="007B6163"/>
    <w:rsid w:val="007C1251"/>
    <w:rsid w:val="007C7E14"/>
    <w:rsid w:val="007D03D2"/>
    <w:rsid w:val="007D1064"/>
    <w:rsid w:val="007D1AB2"/>
    <w:rsid w:val="007D36CF"/>
    <w:rsid w:val="007D72DD"/>
    <w:rsid w:val="007F1D7B"/>
    <w:rsid w:val="007F211D"/>
    <w:rsid w:val="007F2B73"/>
    <w:rsid w:val="007F522E"/>
    <w:rsid w:val="007F5A68"/>
    <w:rsid w:val="007F7421"/>
    <w:rsid w:val="00801F7F"/>
    <w:rsid w:val="00813C1F"/>
    <w:rsid w:val="00815F81"/>
    <w:rsid w:val="00823C9A"/>
    <w:rsid w:val="008260B0"/>
    <w:rsid w:val="008324FF"/>
    <w:rsid w:val="00834A60"/>
    <w:rsid w:val="00835B24"/>
    <w:rsid w:val="008444C9"/>
    <w:rsid w:val="00863E89"/>
    <w:rsid w:val="00872B3B"/>
    <w:rsid w:val="0088222A"/>
    <w:rsid w:val="008835FC"/>
    <w:rsid w:val="00885E82"/>
    <w:rsid w:val="008901F6"/>
    <w:rsid w:val="00896C03"/>
    <w:rsid w:val="008A05BF"/>
    <w:rsid w:val="008A12A5"/>
    <w:rsid w:val="008A495D"/>
    <w:rsid w:val="008A4BA1"/>
    <w:rsid w:val="008A76FD"/>
    <w:rsid w:val="008B114B"/>
    <w:rsid w:val="008B2D09"/>
    <w:rsid w:val="008B37E7"/>
    <w:rsid w:val="008B519F"/>
    <w:rsid w:val="008B6231"/>
    <w:rsid w:val="008C0E78"/>
    <w:rsid w:val="008C3532"/>
    <w:rsid w:val="008C537F"/>
    <w:rsid w:val="008D658B"/>
    <w:rsid w:val="008E2D07"/>
    <w:rsid w:val="008E403E"/>
    <w:rsid w:val="00912EC5"/>
    <w:rsid w:val="009161F0"/>
    <w:rsid w:val="00922FCB"/>
    <w:rsid w:val="009230BA"/>
    <w:rsid w:val="00932FB3"/>
    <w:rsid w:val="00935CB0"/>
    <w:rsid w:val="00935DC7"/>
    <w:rsid w:val="009428A9"/>
    <w:rsid w:val="009428B1"/>
    <w:rsid w:val="009437A2"/>
    <w:rsid w:val="00944B28"/>
    <w:rsid w:val="009523F5"/>
    <w:rsid w:val="00953E83"/>
    <w:rsid w:val="00957228"/>
    <w:rsid w:val="00967838"/>
    <w:rsid w:val="00982323"/>
    <w:rsid w:val="00982CD6"/>
    <w:rsid w:val="00984E17"/>
    <w:rsid w:val="00985B73"/>
    <w:rsid w:val="009870A7"/>
    <w:rsid w:val="00992266"/>
    <w:rsid w:val="00994706"/>
    <w:rsid w:val="00994A54"/>
    <w:rsid w:val="00994F18"/>
    <w:rsid w:val="009A074F"/>
    <w:rsid w:val="009A0B51"/>
    <w:rsid w:val="009A3BC4"/>
    <w:rsid w:val="009A407B"/>
    <w:rsid w:val="009A527F"/>
    <w:rsid w:val="009A6092"/>
    <w:rsid w:val="009A7833"/>
    <w:rsid w:val="009B1936"/>
    <w:rsid w:val="009B314C"/>
    <w:rsid w:val="009B3635"/>
    <w:rsid w:val="009B493F"/>
    <w:rsid w:val="009B657C"/>
    <w:rsid w:val="009C2977"/>
    <w:rsid w:val="009C2DCC"/>
    <w:rsid w:val="009D094F"/>
    <w:rsid w:val="009E6C21"/>
    <w:rsid w:val="009F1508"/>
    <w:rsid w:val="009F7959"/>
    <w:rsid w:val="00A01CFF"/>
    <w:rsid w:val="00A037A1"/>
    <w:rsid w:val="00A04501"/>
    <w:rsid w:val="00A06D15"/>
    <w:rsid w:val="00A10539"/>
    <w:rsid w:val="00A15763"/>
    <w:rsid w:val="00A226C6"/>
    <w:rsid w:val="00A22A82"/>
    <w:rsid w:val="00A27912"/>
    <w:rsid w:val="00A338A3"/>
    <w:rsid w:val="00A339CF"/>
    <w:rsid w:val="00A35110"/>
    <w:rsid w:val="00A36378"/>
    <w:rsid w:val="00A40015"/>
    <w:rsid w:val="00A431D7"/>
    <w:rsid w:val="00A458DB"/>
    <w:rsid w:val="00A47445"/>
    <w:rsid w:val="00A639D2"/>
    <w:rsid w:val="00A65768"/>
    <w:rsid w:val="00A6656B"/>
    <w:rsid w:val="00A70E1E"/>
    <w:rsid w:val="00A71BE7"/>
    <w:rsid w:val="00A73257"/>
    <w:rsid w:val="00A9081F"/>
    <w:rsid w:val="00A9188C"/>
    <w:rsid w:val="00A94CE8"/>
    <w:rsid w:val="00A96148"/>
    <w:rsid w:val="00A97002"/>
    <w:rsid w:val="00A97A52"/>
    <w:rsid w:val="00AA0D6A"/>
    <w:rsid w:val="00AA1BB6"/>
    <w:rsid w:val="00AA5313"/>
    <w:rsid w:val="00AB58BF"/>
    <w:rsid w:val="00AC4AC0"/>
    <w:rsid w:val="00AD0751"/>
    <w:rsid w:val="00AD4075"/>
    <w:rsid w:val="00AD77C4"/>
    <w:rsid w:val="00AE25BF"/>
    <w:rsid w:val="00AF0C13"/>
    <w:rsid w:val="00AF0EBD"/>
    <w:rsid w:val="00AF155F"/>
    <w:rsid w:val="00B01ACB"/>
    <w:rsid w:val="00B03059"/>
    <w:rsid w:val="00B03AF5"/>
    <w:rsid w:val="00B03C01"/>
    <w:rsid w:val="00B078D6"/>
    <w:rsid w:val="00B11407"/>
    <w:rsid w:val="00B1248D"/>
    <w:rsid w:val="00B1382B"/>
    <w:rsid w:val="00B14709"/>
    <w:rsid w:val="00B16A41"/>
    <w:rsid w:val="00B2743D"/>
    <w:rsid w:val="00B277CF"/>
    <w:rsid w:val="00B3015C"/>
    <w:rsid w:val="00B344D8"/>
    <w:rsid w:val="00B45444"/>
    <w:rsid w:val="00B544B0"/>
    <w:rsid w:val="00B567D1"/>
    <w:rsid w:val="00B712F8"/>
    <w:rsid w:val="00B73B4C"/>
    <w:rsid w:val="00B73F75"/>
    <w:rsid w:val="00B74BB1"/>
    <w:rsid w:val="00B80976"/>
    <w:rsid w:val="00B824A4"/>
    <w:rsid w:val="00B8483E"/>
    <w:rsid w:val="00B87D60"/>
    <w:rsid w:val="00B946CD"/>
    <w:rsid w:val="00B94B1F"/>
    <w:rsid w:val="00B96481"/>
    <w:rsid w:val="00BA3A53"/>
    <w:rsid w:val="00BA3C54"/>
    <w:rsid w:val="00BA4095"/>
    <w:rsid w:val="00BA5B43"/>
    <w:rsid w:val="00BB3813"/>
    <w:rsid w:val="00BB4DAF"/>
    <w:rsid w:val="00BB5EBF"/>
    <w:rsid w:val="00BC642A"/>
    <w:rsid w:val="00BD166A"/>
    <w:rsid w:val="00BE1EE2"/>
    <w:rsid w:val="00BE21C4"/>
    <w:rsid w:val="00BF7C9D"/>
    <w:rsid w:val="00C01E8C"/>
    <w:rsid w:val="00C02DF6"/>
    <w:rsid w:val="00C03E01"/>
    <w:rsid w:val="00C1042E"/>
    <w:rsid w:val="00C1146C"/>
    <w:rsid w:val="00C11BD9"/>
    <w:rsid w:val="00C15308"/>
    <w:rsid w:val="00C23582"/>
    <w:rsid w:val="00C26EAE"/>
    <w:rsid w:val="00C2724D"/>
    <w:rsid w:val="00C27CA9"/>
    <w:rsid w:val="00C317E7"/>
    <w:rsid w:val="00C36A6D"/>
    <w:rsid w:val="00C3799C"/>
    <w:rsid w:val="00C4305E"/>
    <w:rsid w:val="00C43D1E"/>
    <w:rsid w:val="00C44336"/>
    <w:rsid w:val="00C46112"/>
    <w:rsid w:val="00C50F7C"/>
    <w:rsid w:val="00C511B6"/>
    <w:rsid w:val="00C51704"/>
    <w:rsid w:val="00C5591F"/>
    <w:rsid w:val="00C57C50"/>
    <w:rsid w:val="00C662F6"/>
    <w:rsid w:val="00C715CA"/>
    <w:rsid w:val="00C7495D"/>
    <w:rsid w:val="00C76CF5"/>
    <w:rsid w:val="00C77CE9"/>
    <w:rsid w:val="00C8196F"/>
    <w:rsid w:val="00C84F99"/>
    <w:rsid w:val="00C85CDC"/>
    <w:rsid w:val="00C87955"/>
    <w:rsid w:val="00C90CB4"/>
    <w:rsid w:val="00C92568"/>
    <w:rsid w:val="00CA0968"/>
    <w:rsid w:val="00CA112B"/>
    <w:rsid w:val="00CA168E"/>
    <w:rsid w:val="00CA6B00"/>
    <w:rsid w:val="00CB0647"/>
    <w:rsid w:val="00CB2A21"/>
    <w:rsid w:val="00CB4236"/>
    <w:rsid w:val="00CB7B6B"/>
    <w:rsid w:val="00CC3036"/>
    <w:rsid w:val="00CC72A4"/>
    <w:rsid w:val="00CD3153"/>
    <w:rsid w:val="00CE3D4B"/>
    <w:rsid w:val="00CF6810"/>
    <w:rsid w:val="00D038DD"/>
    <w:rsid w:val="00D06117"/>
    <w:rsid w:val="00D1241E"/>
    <w:rsid w:val="00D220FB"/>
    <w:rsid w:val="00D24760"/>
    <w:rsid w:val="00D25EA1"/>
    <w:rsid w:val="00D2724C"/>
    <w:rsid w:val="00D31CC8"/>
    <w:rsid w:val="00D32678"/>
    <w:rsid w:val="00D41E60"/>
    <w:rsid w:val="00D521C1"/>
    <w:rsid w:val="00D565E1"/>
    <w:rsid w:val="00D71F40"/>
    <w:rsid w:val="00D77416"/>
    <w:rsid w:val="00D80FC6"/>
    <w:rsid w:val="00D81EA1"/>
    <w:rsid w:val="00D84365"/>
    <w:rsid w:val="00D862FB"/>
    <w:rsid w:val="00D86385"/>
    <w:rsid w:val="00D8707A"/>
    <w:rsid w:val="00D92AF1"/>
    <w:rsid w:val="00D94917"/>
    <w:rsid w:val="00DA74F3"/>
    <w:rsid w:val="00DB2FCD"/>
    <w:rsid w:val="00DB69F3"/>
    <w:rsid w:val="00DC4907"/>
    <w:rsid w:val="00DC6DC5"/>
    <w:rsid w:val="00DC6F96"/>
    <w:rsid w:val="00DD017C"/>
    <w:rsid w:val="00DD397A"/>
    <w:rsid w:val="00DD58B7"/>
    <w:rsid w:val="00DD6699"/>
    <w:rsid w:val="00DD77F8"/>
    <w:rsid w:val="00DF17DB"/>
    <w:rsid w:val="00DF253E"/>
    <w:rsid w:val="00DF6638"/>
    <w:rsid w:val="00E007C5"/>
    <w:rsid w:val="00E00DBF"/>
    <w:rsid w:val="00E0213F"/>
    <w:rsid w:val="00E033E0"/>
    <w:rsid w:val="00E10269"/>
    <w:rsid w:val="00E1026B"/>
    <w:rsid w:val="00E13687"/>
    <w:rsid w:val="00E13CB2"/>
    <w:rsid w:val="00E20C37"/>
    <w:rsid w:val="00E40DDC"/>
    <w:rsid w:val="00E46559"/>
    <w:rsid w:val="00E52C57"/>
    <w:rsid w:val="00E55DFA"/>
    <w:rsid w:val="00E57E7D"/>
    <w:rsid w:val="00E66C6D"/>
    <w:rsid w:val="00E7034F"/>
    <w:rsid w:val="00E70355"/>
    <w:rsid w:val="00E77BE9"/>
    <w:rsid w:val="00E8283E"/>
    <w:rsid w:val="00E84CD8"/>
    <w:rsid w:val="00E90B85"/>
    <w:rsid w:val="00E91679"/>
    <w:rsid w:val="00E92452"/>
    <w:rsid w:val="00E94CC1"/>
    <w:rsid w:val="00E96431"/>
    <w:rsid w:val="00E97A1D"/>
    <w:rsid w:val="00EB3C7B"/>
    <w:rsid w:val="00EC3039"/>
    <w:rsid w:val="00EC5235"/>
    <w:rsid w:val="00ED0B23"/>
    <w:rsid w:val="00ED23AC"/>
    <w:rsid w:val="00ED6351"/>
    <w:rsid w:val="00ED6B03"/>
    <w:rsid w:val="00ED7A5B"/>
    <w:rsid w:val="00EE3380"/>
    <w:rsid w:val="00EF076A"/>
    <w:rsid w:val="00EF133B"/>
    <w:rsid w:val="00EF6C75"/>
    <w:rsid w:val="00F00685"/>
    <w:rsid w:val="00F07C92"/>
    <w:rsid w:val="00F138AB"/>
    <w:rsid w:val="00F14B43"/>
    <w:rsid w:val="00F1785A"/>
    <w:rsid w:val="00F203C7"/>
    <w:rsid w:val="00F215E2"/>
    <w:rsid w:val="00F21E3F"/>
    <w:rsid w:val="00F26E8A"/>
    <w:rsid w:val="00F316F7"/>
    <w:rsid w:val="00F41A27"/>
    <w:rsid w:val="00F4338D"/>
    <w:rsid w:val="00F440D3"/>
    <w:rsid w:val="00F446AC"/>
    <w:rsid w:val="00F46EAF"/>
    <w:rsid w:val="00F5774F"/>
    <w:rsid w:val="00F619A8"/>
    <w:rsid w:val="00F62688"/>
    <w:rsid w:val="00F62BE5"/>
    <w:rsid w:val="00F644F3"/>
    <w:rsid w:val="00F76BE5"/>
    <w:rsid w:val="00F83D11"/>
    <w:rsid w:val="00F877C5"/>
    <w:rsid w:val="00F910E2"/>
    <w:rsid w:val="00F921F1"/>
    <w:rsid w:val="00FB127E"/>
    <w:rsid w:val="00FC0804"/>
    <w:rsid w:val="00FC3B6D"/>
    <w:rsid w:val="00FC6EC0"/>
    <w:rsid w:val="00FD3A4E"/>
    <w:rsid w:val="00FF151F"/>
    <w:rsid w:val="00FF3F0C"/>
    <w:rsid w:val="54725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F383"/>
  <w15:docId w15:val="{CD906762-0539-453D-BE76-29355D82A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C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rsid w:val="001C0C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rsid w:val="001C0C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C0C8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C0C8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C0C8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C0C81"/>
    <w:pPr>
      <w:outlineLvl w:val="5"/>
    </w:pPr>
  </w:style>
  <w:style w:type="paragraph" w:styleId="7">
    <w:name w:val="heading 7"/>
    <w:basedOn w:val="H6"/>
    <w:next w:val="a"/>
    <w:qFormat/>
    <w:rsid w:val="001C0C81"/>
    <w:pPr>
      <w:outlineLvl w:val="6"/>
    </w:pPr>
  </w:style>
  <w:style w:type="paragraph" w:styleId="8">
    <w:name w:val="heading 8"/>
    <w:basedOn w:val="1"/>
    <w:next w:val="a"/>
    <w:qFormat/>
    <w:rsid w:val="001C0C8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C0C8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C0C81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1C0C81"/>
    <w:pPr>
      <w:ind w:left="1135"/>
    </w:pPr>
  </w:style>
  <w:style w:type="paragraph" w:styleId="20">
    <w:name w:val="List 2"/>
    <w:basedOn w:val="a3"/>
    <w:rsid w:val="001C0C81"/>
    <w:pPr>
      <w:ind w:left="851"/>
    </w:pPr>
  </w:style>
  <w:style w:type="paragraph" w:styleId="a3">
    <w:name w:val="List"/>
    <w:basedOn w:val="a"/>
    <w:rsid w:val="001C0C81"/>
    <w:pPr>
      <w:ind w:left="568" w:hanging="284"/>
    </w:pPr>
  </w:style>
  <w:style w:type="paragraph" w:styleId="70">
    <w:name w:val="toc 7"/>
    <w:basedOn w:val="60"/>
    <w:next w:val="a"/>
    <w:semiHidden/>
    <w:rsid w:val="001C0C81"/>
    <w:pPr>
      <w:ind w:left="2268" w:hanging="2268"/>
    </w:pPr>
  </w:style>
  <w:style w:type="paragraph" w:styleId="60">
    <w:name w:val="toc 6"/>
    <w:basedOn w:val="50"/>
    <w:next w:val="a"/>
    <w:semiHidden/>
    <w:rsid w:val="001C0C81"/>
    <w:pPr>
      <w:ind w:left="1985" w:hanging="1985"/>
    </w:pPr>
  </w:style>
  <w:style w:type="paragraph" w:styleId="50">
    <w:name w:val="toc 5"/>
    <w:basedOn w:val="40"/>
    <w:semiHidden/>
    <w:rsid w:val="001C0C81"/>
    <w:pPr>
      <w:ind w:left="1701" w:hanging="1701"/>
    </w:pPr>
  </w:style>
  <w:style w:type="paragraph" w:styleId="40">
    <w:name w:val="toc 4"/>
    <w:basedOn w:val="31"/>
    <w:semiHidden/>
    <w:rsid w:val="001C0C81"/>
    <w:pPr>
      <w:ind w:left="1418" w:hanging="1418"/>
    </w:pPr>
  </w:style>
  <w:style w:type="paragraph" w:styleId="31">
    <w:name w:val="toc 3"/>
    <w:basedOn w:val="21"/>
    <w:semiHidden/>
    <w:rsid w:val="001C0C81"/>
    <w:pPr>
      <w:ind w:left="1134" w:hanging="1134"/>
    </w:pPr>
  </w:style>
  <w:style w:type="paragraph" w:styleId="21">
    <w:name w:val="toc 2"/>
    <w:basedOn w:val="10"/>
    <w:semiHidden/>
    <w:rsid w:val="001C0C81"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rsid w:val="001C0C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</w:rPr>
  </w:style>
  <w:style w:type="paragraph" w:styleId="22">
    <w:name w:val="List Number 2"/>
    <w:basedOn w:val="a4"/>
    <w:rsid w:val="001C0C81"/>
    <w:pPr>
      <w:ind w:left="851"/>
    </w:pPr>
  </w:style>
  <w:style w:type="paragraph" w:styleId="a4">
    <w:name w:val="List Number"/>
    <w:basedOn w:val="a3"/>
    <w:rsid w:val="001C0C81"/>
  </w:style>
  <w:style w:type="paragraph" w:styleId="41">
    <w:name w:val="List Bullet 4"/>
    <w:basedOn w:val="32"/>
    <w:rsid w:val="001C0C81"/>
    <w:pPr>
      <w:ind w:left="1418"/>
    </w:pPr>
  </w:style>
  <w:style w:type="paragraph" w:styleId="32">
    <w:name w:val="List Bullet 3"/>
    <w:basedOn w:val="23"/>
    <w:rsid w:val="001C0C81"/>
    <w:pPr>
      <w:ind w:left="1135"/>
    </w:pPr>
  </w:style>
  <w:style w:type="paragraph" w:styleId="23">
    <w:name w:val="List Bullet 2"/>
    <w:basedOn w:val="a5"/>
    <w:rsid w:val="001C0C81"/>
    <w:pPr>
      <w:ind w:left="851"/>
    </w:pPr>
  </w:style>
  <w:style w:type="paragraph" w:styleId="a5">
    <w:name w:val="List Bullet"/>
    <w:basedOn w:val="a3"/>
    <w:rsid w:val="001C0C81"/>
  </w:style>
  <w:style w:type="paragraph" w:styleId="a6">
    <w:name w:val="Document Map"/>
    <w:basedOn w:val="a"/>
    <w:link w:val="Char"/>
    <w:qFormat/>
    <w:rsid w:val="005F36F8"/>
    <w:rPr>
      <w:rFonts w:ascii="宋体"/>
      <w:sz w:val="18"/>
      <w:szCs w:val="18"/>
    </w:rPr>
  </w:style>
  <w:style w:type="paragraph" w:styleId="a7">
    <w:name w:val="annotation text"/>
    <w:basedOn w:val="a"/>
    <w:link w:val="Char0"/>
    <w:semiHidden/>
    <w:rsid w:val="005F36F8"/>
  </w:style>
  <w:style w:type="paragraph" w:styleId="a8">
    <w:name w:val="Body Text"/>
    <w:basedOn w:val="a"/>
    <w:rsid w:val="005F36F8"/>
    <w:pPr>
      <w:widowControl w:val="0"/>
    </w:pPr>
    <w:rPr>
      <w:i/>
      <w:lang w:val="en-US"/>
    </w:rPr>
  </w:style>
  <w:style w:type="paragraph" w:styleId="51">
    <w:name w:val="List Bullet 5"/>
    <w:basedOn w:val="41"/>
    <w:rsid w:val="001C0C81"/>
    <w:pPr>
      <w:ind w:left="1702"/>
    </w:pPr>
  </w:style>
  <w:style w:type="paragraph" w:styleId="80">
    <w:name w:val="toc 8"/>
    <w:basedOn w:val="10"/>
    <w:semiHidden/>
    <w:rsid w:val="001C0C81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rsid w:val="005F36F8"/>
    <w:pPr>
      <w:ind w:left="284"/>
      <w:jc w:val="both"/>
    </w:pPr>
    <w:rPr>
      <w:rFonts w:ascii="Arial" w:hAnsi="Arial"/>
      <w:sz w:val="22"/>
    </w:rPr>
  </w:style>
  <w:style w:type="paragraph" w:styleId="a9">
    <w:name w:val="endnote text"/>
    <w:basedOn w:val="a"/>
    <w:semiHidden/>
    <w:qFormat/>
    <w:rsid w:val="005F36F8"/>
  </w:style>
  <w:style w:type="paragraph" w:styleId="aa">
    <w:name w:val="Balloon Text"/>
    <w:basedOn w:val="a"/>
    <w:semiHidden/>
    <w:rsid w:val="005F36F8"/>
    <w:rPr>
      <w:rFonts w:ascii="Tahoma" w:hAnsi="Tahoma" w:cs="Tahoma"/>
      <w:sz w:val="16"/>
      <w:szCs w:val="16"/>
    </w:rPr>
  </w:style>
  <w:style w:type="paragraph" w:styleId="ab">
    <w:name w:val="footer"/>
    <w:basedOn w:val="ac"/>
    <w:rsid w:val="001C0C81"/>
    <w:pPr>
      <w:jc w:val="center"/>
    </w:pPr>
    <w:rPr>
      <w:i/>
    </w:rPr>
  </w:style>
  <w:style w:type="paragraph" w:styleId="ac">
    <w:name w:val="header"/>
    <w:rsid w:val="001C0C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d">
    <w:name w:val="footnote text"/>
    <w:basedOn w:val="a"/>
    <w:semiHidden/>
    <w:rsid w:val="001C0C81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1C0C81"/>
    <w:pPr>
      <w:ind w:left="1702"/>
    </w:pPr>
  </w:style>
  <w:style w:type="paragraph" w:styleId="42">
    <w:name w:val="List 4"/>
    <w:basedOn w:val="30"/>
    <w:rsid w:val="001C0C81"/>
    <w:pPr>
      <w:ind w:left="1418"/>
    </w:pPr>
  </w:style>
  <w:style w:type="paragraph" w:styleId="90">
    <w:name w:val="toc 9"/>
    <w:basedOn w:val="80"/>
    <w:semiHidden/>
    <w:rsid w:val="001C0C81"/>
    <w:pPr>
      <w:ind w:left="1418" w:hanging="1418"/>
    </w:pPr>
  </w:style>
  <w:style w:type="paragraph" w:styleId="ae">
    <w:name w:val="Normal (Web)"/>
    <w:basedOn w:val="a"/>
    <w:uiPriority w:val="99"/>
    <w:unhideWhenUsed/>
    <w:rsid w:val="005F36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11">
    <w:name w:val="index 1"/>
    <w:basedOn w:val="a"/>
    <w:semiHidden/>
    <w:rsid w:val="001C0C81"/>
    <w:pPr>
      <w:keepLines/>
      <w:spacing w:after="0"/>
    </w:pPr>
  </w:style>
  <w:style w:type="paragraph" w:styleId="25">
    <w:name w:val="index 2"/>
    <w:basedOn w:val="11"/>
    <w:semiHidden/>
    <w:rsid w:val="001C0C81"/>
    <w:pPr>
      <w:ind w:left="284"/>
    </w:pPr>
  </w:style>
  <w:style w:type="paragraph" w:styleId="af">
    <w:name w:val="annotation subject"/>
    <w:basedOn w:val="a7"/>
    <w:next w:val="a7"/>
    <w:semiHidden/>
    <w:rsid w:val="005F36F8"/>
    <w:rPr>
      <w:b/>
      <w:bCs/>
    </w:rPr>
  </w:style>
  <w:style w:type="table" w:styleId="af0">
    <w:name w:val="Table Grid"/>
    <w:basedOn w:val="a1"/>
    <w:qFormat/>
    <w:rsid w:val="005F36F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ndnote reference"/>
    <w:semiHidden/>
    <w:rsid w:val="005F36F8"/>
    <w:rPr>
      <w:vertAlign w:val="superscript"/>
    </w:rPr>
  </w:style>
  <w:style w:type="character" w:styleId="af2">
    <w:name w:val="FollowedHyperlink"/>
    <w:qFormat/>
    <w:rsid w:val="005F36F8"/>
    <w:rPr>
      <w:color w:val="800080"/>
      <w:u w:val="single"/>
    </w:rPr>
  </w:style>
  <w:style w:type="character" w:styleId="af3">
    <w:name w:val="Hyperlink"/>
    <w:rsid w:val="005F36F8"/>
    <w:rPr>
      <w:color w:val="0000FF"/>
      <w:u w:val="single"/>
    </w:rPr>
  </w:style>
  <w:style w:type="character" w:styleId="af4">
    <w:name w:val="annotation reference"/>
    <w:semiHidden/>
    <w:rsid w:val="005F36F8"/>
    <w:rPr>
      <w:sz w:val="16"/>
      <w:szCs w:val="16"/>
    </w:rPr>
  </w:style>
  <w:style w:type="character" w:styleId="af5">
    <w:name w:val="footnote reference"/>
    <w:basedOn w:val="a0"/>
    <w:semiHidden/>
    <w:rsid w:val="001C0C81"/>
    <w:rPr>
      <w:b/>
      <w:position w:val="6"/>
      <w:sz w:val="16"/>
    </w:rPr>
  </w:style>
  <w:style w:type="paragraph" w:customStyle="1" w:styleId="TAL">
    <w:name w:val="TAL"/>
    <w:basedOn w:val="a"/>
    <w:link w:val="TAL0"/>
    <w:rsid w:val="001C0C81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rsid w:val="005F36F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1C0C81"/>
    <w:rPr>
      <w:b/>
    </w:rPr>
  </w:style>
  <w:style w:type="paragraph" w:customStyle="1" w:styleId="TAC">
    <w:name w:val="TAC"/>
    <w:basedOn w:val="TAL"/>
    <w:link w:val="TACChar"/>
    <w:rsid w:val="001C0C81"/>
    <w:pPr>
      <w:jc w:val="center"/>
    </w:pPr>
  </w:style>
  <w:style w:type="paragraph" w:customStyle="1" w:styleId="HE">
    <w:name w:val="HE"/>
    <w:basedOn w:val="a"/>
    <w:rsid w:val="005F36F8"/>
    <w:rPr>
      <w:rFonts w:ascii="Arial" w:hAnsi="Arial"/>
      <w:b/>
    </w:rPr>
  </w:style>
  <w:style w:type="paragraph" w:customStyle="1" w:styleId="CRCoverPage">
    <w:name w:val="CR Cover Page"/>
    <w:rsid w:val="005F36F8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1C0C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1C0C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"/>
    <w:next w:val="a"/>
    <w:rsid w:val="001C0C81"/>
    <w:pPr>
      <w:outlineLvl w:val="9"/>
    </w:pPr>
  </w:style>
  <w:style w:type="paragraph" w:customStyle="1" w:styleId="TF">
    <w:name w:val="TF"/>
    <w:basedOn w:val="TH"/>
    <w:rsid w:val="001C0C81"/>
    <w:pPr>
      <w:keepNext w:val="0"/>
      <w:spacing w:before="0" w:after="240"/>
    </w:pPr>
  </w:style>
  <w:style w:type="paragraph" w:customStyle="1" w:styleId="TH">
    <w:name w:val="TH"/>
    <w:basedOn w:val="a"/>
    <w:rsid w:val="001C0C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1C0C81"/>
    <w:pPr>
      <w:keepLines/>
      <w:ind w:left="1135" w:hanging="851"/>
    </w:pPr>
  </w:style>
  <w:style w:type="paragraph" w:customStyle="1" w:styleId="EX">
    <w:name w:val="EX"/>
    <w:basedOn w:val="a"/>
    <w:rsid w:val="001C0C81"/>
    <w:pPr>
      <w:keepLines/>
      <w:ind w:left="1702" w:hanging="1418"/>
    </w:pPr>
  </w:style>
  <w:style w:type="paragraph" w:customStyle="1" w:styleId="FP">
    <w:name w:val="FP"/>
    <w:basedOn w:val="a"/>
    <w:rsid w:val="001C0C81"/>
    <w:pPr>
      <w:spacing w:after="0"/>
    </w:pPr>
  </w:style>
  <w:style w:type="paragraph" w:customStyle="1" w:styleId="LD">
    <w:name w:val="LD"/>
    <w:rsid w:val="001C0C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1C0C81"/>
    <w:pPr>
      <w:spacing w:after="0"/>
    </w:pPr>
  </w:style>
  <w:style w:type="paragraph" w:customStyle="1" w:styleId="EW">
    <w:name w:val="EW"/>
    <w:basedOn w:val="EX"/>
    <w:rsid w:val="001C0C81"/>
    <w:pPr>
      <w:spacing w:after="0"/>
    </w:pPr>
  </w:style>
  <w:style w:type="paragraph" w:customStyle="1" w:styleId="EQ">
    <w:name w:val="EQ"/>
    <w:basedOn w:val="a"/>
    <w:next w:val="a"/>
    <w:rsid w:val="001C0C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1C0C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C0C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1C0C81"/>
    <w:pPr>
      <w:jc w:val="right"/>
    </w:pPr>
  </w:style>
  <w:style w:type="paragraph" w:customStyle="1" w:styleId="TAN">
    <w:name w:val="TAN"/>
    <w:basedOn w:val="TAL"/>
    <w:rsid w:val="001C0C81"/>
    <w:pPr>
      <w:ind w:left="851" w:hanging="851"/>
    </w:pPr>
  </w:style>
  <w:style w:type="paragraph" w:customStyle="1" w:styleId="ZA">
    <w:name w:val="ZA"/>
    <w:rsid w:val="001C0C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1C0C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1C0C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1C0C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1C0C81"/>
    <w:pPr>
      <w:framePr w:wrap="notBeside" w:y="16161"/>
    </w:pPr>
  </w:style>
  <w:style w:type="character" w:customStyle="1" w:styleId="ZGSM">
    <w:name w:val="ZGSM"/>
    <w:rsid w:val="001C0C81"/>
  </w:style>
  <w:style w:type="paragraph" w:customStyle="1" w:styleId="ZG">
    <w:name w:val="ZG"/>
    <w:rsid w:val="001C0C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basedOn w:val="NO"/>
    <w:rsid w:val="001C0C81"/>
    <w:rPr>
      <w:color w:val="FF0000"/>
    </w:rPr>
  </w:style>
  <w:style w:type="paragraph" w:customStyle="1" w:styleId="B1">
    <w:name w:val="B1"/>
    <w:basedOn w:val="a3"/>
    <w:rsid w:val="001C0C81"/>
  </w:style>
  <w:style w:type="paragraph" w:customStyle="1" w:styleId="B2">
    <w:name w:val="B2"/>
    <w:basedOn w:val="20"/>
    <w:rsid w:val="001C0C81"/>
  </w:style>
  <w:style w:type="paragraph" w:customStyle="1" w:styleId="B3">
    <w:name w:val="B3"/>
    <w:basedOn w:val="30"/>
    <w:rsid w:val="001C0C81"/>
  </w:style>
  <w:style w:type="paragraph" w:customStyle="1" w:styleId="B4">
    <w:name w:val="B4"/>
    <w:basedOn w:val="42"/>
    <w:rsid w:val="001C0C81"/>
  </w:style>
  <w:style w:type="paragraph" w:customStyle="1" w:styleId="B5">
    <w:name w:val="B5"/>
    <w:basedOn w:val="52"/>
    <w:rsid w:val="001C0C81"/>
  </w:style>
  <w:style w:type="paragraph" w:customStyle="1" w:styleId="ZTD">
    <w:name w:val="ZTD"/>
    <w:basedOn w:val="ZB"/>
    <w:rsid w:val="001C0C81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rsid w:val="005F36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5F36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qFormat/>
    <w:locked/>
    <w:rsid w:val="005F36F8"/>
    <w:rPr>
      <w:rFonts w:ascii="Arial" w:eastAsia="宋体" w:hAnsi="Arial"/>
      <w:sz w:val="18"/>
      <w:lang w:val="en-GB"/>
    </w:rPr>
  </w:style>
  <w:style w:type="character" w:customStyle="1" w:styleId="Char">
    <w:name w:val="文档结构图 Char"/>
    <w:basedOn w:val="a0"/>
    <w:link w:val="a6"/>
    <w:qFormat/>
    <w:rsid w:val="005F36F8"/>
    <w:rPr>
      <w:rFonts w:ascii="宋体" w:eastAsia="宋体"/>
      <w:sz w:val="18"/>
      <w:szCs w:val="18"/>
      <w:lang w:val="en-GB" w:eastAsia="zh-CN"/>
    </w:rPr>
  </w:style>
  <w:style w:type="character" w:customStyle="1" w:styleId="TALCar">
    <w:name w:val="TAL Car"/>
    <w:qFormat/>
    <w:locked/>
    <w:rsid w:val="005F36F8"/>
    <w:rPr>
      <w:rFonts w:ascii="Arial" w:hAnsi="Arial"/>
      <w:sz w:val="18"/>
      <w:lang w:val="en-GB" w:eastAsia="en-US"/>
    </w:rPr>
  </w:style>
  <w:style w:type="character" w:customStyle="1" w:styleId="Char0">
    <w:name w:val="批注文字 Char"/>
    <w:basedOn w:val="a0"/>
    <w:link w:val="a7"/>
    <w:semiHidden/>
    <w:rsid w:val="007B6163"/>
    <w:rPr>
      <w:rFonts w:eastAsia="宋体"/>
      <w:lang w:val="en-GB"/>
    </w:rPr>
  </w:style>
  <w:style w:type="paragraph" w:styleId="af6">
    <w:name w:val="Revision"/>
    <w:hidden/>
    <w:uiPriority w:val="99"/>
    <w:unhideWhenUsed/>
    <w:rsid w:val="00C36A6D"/>
    <w:rPr>
      <w:rFonts w:eastAsia="宋体"/>
      <w:lang w:val="en-GB"/>
    </w:rPr>
  </w:style>
  <w:style w:type="character" w:customStyle="1" w:styleId="TACChar">
    <w:name w:val="TAC Char"/>
    <w:link w:val="TAC"/>
    <w:qFormat/>
    <w:rsid w:val="001728FB"/>
    <w:rPr>
      <w:rFonts w:ascii="Arial" w:eastAsia="宋体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11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DynaReport/WiCr--911112.htm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DynaReport/WiSpec--841002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hyperlink" Target="mailto:zhangyaping13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2DC8E2-F555-4B7B-A58C-08AD6D28A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333</TotalTime>
  <Pages>3</Pages>
  <Words>797</Words>
  <Characters>4548</Characters>
  <Application>Microsoft Office Word</Application>
  <DocSecurity>0</DocSecurity>
  <Lines>37</Lines>
  <Paragraphs>10</Paragraphs>
  <ScaleCrop>false</ScaleCrop>
  <Company>ETSI</Company>
  <LinksUpToDate>false</LinksUpToDate>
  <CharactersWithSpaces>5335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Huawei-Yaping</cp:lastModifiedBy>
  <cp:revision>119</cp:revision>
  <cp:lastPrinted>2000-02-29T06:01:00Z</cp:lastPrinted>
  <dcterms:created xsi:type="dcterms:W3CDTF">2021-05-08T02:20:00Z</dcterms:created>
  <dcterms:modified xsi:type="dcterms:W3CDTF">2021-11-18T13:41:00Z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(3)jvsD52Kd8S1g9Rk2y451KMUrIypQDl1YSBSUNdoD6yr5OIbAcW0EmQnzG6kG/KTXq7yGJ/zD
Ak9F/uaLXdUIRdF2rF10oe8R1nRb5x7vVTlOVihJW0qlWFkyLdGghA6PZIfljrNPLG8IKKrd
UdULosQjnMmoC6xiu1rVfqBVXLwuaMSrIe8SePZ7GXmvcyyEW7yPiwtHRvRf1h+fUBBUhh0t
wHp8bg1iG/XOy/eYUD</vt:lpwstr>
  </property>
  <property fmtid="{D5CDD505-2E9C-101B-9397-08002B2CF9AE}" pid="5" name="_2015_ms_pID_7253431">
    <vt:lpwstr>XV+k5f8D/Bgrs+7cdJ6e3fKE4yKuvwCRfsoEncKuz5Zq50B03ZQQ82
2Jz5cdGgkQtR6hkHXa4647TphkNWnPlHm034bHPhluprvo1BteFXVtQaQlU12YH/wn90Bub+
HUOhSZhvc/gYP+wL6jul8oA8J13Jh7g933dxHzlgIo+3TrvPJbKnRfJUMKxc6xqLQLCVFoTu
brUfbFZHbmsji6DAe0oiUQ4/CSsBKY9wWo0A</vt:lpwstr>
  </property>
  <property fmtid="{D5CDD505-2E9C-101B-9397-08002B2CF9AE}" pid="6" name="_2015_ms_pID_7253432">
    <vt:lpwstr>208f1ohYSfZVkhvIveB7SJs=</vt:lpwstr>
  </property>
  <property fmtid="{D5CDD505-2E9C-101B-9397-08002B2CF9AE}" pid="7" name="KSOProductBuildVer">
    <vt:lpwstr>2052-11.1.0.10463</vt:lpwstr>
  </property>
  <property fmtid="{D5CDD505-2E9C-101B-9397-08002B2CF9AE}" pid="8" name="ICV">
    <vt:lpwstr>F0096B887425429C9C8E986FC63AA161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1637235883</vt:lpwstr>
  </property>
</Properties>
</file>